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214" w:type="dxa"/>
        <w:tblInd w:w="-56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"/>
        <w:gridCol w:w="1995"/>
        <w:gridCol w:w="6065"/>
        <w:gridCol w:w="1134"/>
      </w:tblGrid>
      <w:tr w:rsidR="00CD4076" w:rsidRPr="007221A8" w:rsidTr="00BF52D9">
        <w:trPr>
          <w:trHeight w:val="743"/>
        </w:trPr>
        <w:tc>
          <w:tcPr>
            <w:tcW w:w="9214" w:type="dxa"/>
            <w:gridSpan w:val="4"/>
            <w:shd w:val="clear" w:color="auto" w:fill="auto"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  <w:bookmarkStart w:id="0" w:name="_GoBack"/>
            <w:bookmarkEnd w:id="0"/>
          </w:p>
        </w:tc>
      </w:tr>
      <w:tr w:rsidR="00CD4076" w:rsidRPr="007221A8" w:rsidTr="00BF52D9">
        <w:trPr>
          <w:trHeight w:val="5190"/>
        </w:trPr>
        <w:tc>
          <w:tcPr>
            <w:tcW w:w="9214" w:type="dxa"/>
            <w:gridSpan w:val="4"/>
            <w:shd w:val="clear" w:color="auto" w:fill="auto"/>
            <w:vAlign w:val="bottom"/>
          </w:tcPr>
          <w:p w:rsidR="00CD4076" w:rsidRPr="007221A8" w:rsidRDefault="00CD4076" w:rsidP="00F740DC">
            <w:pPr>
              <w:ind w:firstLine="0"/>
              <w:rPr>
                <w:rFonts w:asciiTheme="minorEastAsia" w:eastAsiaTheme="minorEastAsia" w:hAnsiTheme="minorEastAsia" w:cs="Times New Roman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noProof/>
                <w:sz w:val="21"/>
              </w:rPr>
              <w:drawing>
                <wp:inline distT="0" distB="0" distL="0" distR="0">
                  <wp:extent cx="5278179" cy="2623835"/>
                  <wp:effectExtent l="19050" t="0" r="0" b="0"/>
                  <wp:docPr id="6" name="图片 1" descr="方圆ok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" descr="方圆ok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8179" cy="2623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4076" w:rsidRPr="007221A8" w:rsidTr="00BF52D9">
        <w:trPr>
          <w:trHeight w:val="2235"/>
        </w:trPr>
        <w:tc>
          <w:tcPr>
            <w:tcW w:w="20" w:type="dxa"/>
            <w:vMerge w:val="restart"/>
            <w:shd w:val="clear" w:color="auto" w:fill="auto"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  <w:tc>
          <w:tcPr>
            <w:tcW w:w="8060" w:type="dxa"/>
            <w:gridSpan w:val="2"/>
            <w:shd w:val="clear" w:color="auto" w:fill="auto"/>
            <w:vAlign w:val="center"/>
          </w:tcPr>
          <w:p w:rsidR="00CD4076" w:rsidRPr="007221A8" w:rsidRDefault="00856961" w:rsidP="00373FDF">
            <w:pPr>
              <w:pStyle w:val="Cover2"/>
              <w:jc w:val="center"/>
              <w:rPr>
                <w:rFonts w:asciiTheme="minorEastAsia" w:eastAsiaTheme="minorEastAsia" w:hAnsiTheme="minorEastAsia" w:cs="Times New Roman"/>
                <w:b/>
                <w:bCs/>
                <w:sz w:val="21"/>
                <w:szCs w:val="21"/>
                <w:lang w:eastAsia="zh-CN"/>
              </w:rPr>
            </w:pPr>
            <w:r>
              <w:rPr>
                <w:rFonts w:ascii="Times New Roman" w:eastAsiaTheme="minorEastAsia" w:hAnsi="Times New Roman" w:cs="Times New Roman" w:hint="eastAsia"/>
                <w:b/>
                <w:bCs/>
                <w:sz w:val="36"/>
                <w:szCs w:val="36"/>
                <w:highlight w:val="yellow"/>
                <w:lang w:eastAsia="zh-CN"/>
              </w:rPr>
              <w:t>XXX</w:t>
            </w:r>
            <w:r w:rsidR="009E55B7" w:rsidRPr="007734C5">
              <w:rPr>
                <w:rFonts w:ascii="Times New Roman" w:eastAsiaTheme="minorEastAsia" w:hAnsi="Times New Roman" w:cs="Times New Roman"/>
                <w:b/>
                <w:bCs/>
                <w:sz w:val="36"/>
                <w:szCs w:val="36"/>
                <w:lang w:eastAsia="zh-CN"/>
              </w:rPr>
              <w:t>&amp;</w:t>
            </w:r>
            <w:r w:rsidR="00352738" w:rsidRPr="007734C5">
              <w:rPr>
                <w:rFonts w:ascii="Times New Roman" w:eastAsiaTheme="minorEastAsia" w:hAnsi="Times New Roman" w:cs="Times New Roman"/>
                <w:b/>
                <w:bCs/>
                <w:sz w:val="36"/>
                <w:szCs w:val="36"/>
                <w:lang w:eastAsia="zh-CN"/>
              </w:rPr>
              <w:t>华为合作认证项目测试报告</w:t>
            </w:r>
          </w:p>
        </w:tc>
        <w:tc>
          <w:tcPr>
            <w:tcW w:w="1134" w:type="dxa"/>
            <w:vMerge w:val="restart"/>
            <w:vAlign w:val="bottom"/>
          </w:tcPr>
          <w:p w:rsidR="00CD4076" w:rsidRPr="007221A8" w:rsidRDefault="00CD4076" w:rsidP="00F740DC">
            <w:pPr>
              <w:pStyle w:val="TableText"/>
              <w:ind w:firstLine="0"/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</w:tr>
      <w:tr w:rsidR="00CD4076" w:rsidRPr="007221A8" w:rsidTr="00BF52D9">
        <w:trPr>
          <w:trHeight w:val="742"/>
        </w:trPr>
        <w:tc>
          <w:tcPr>
            <w:tcW w:w="20" w:type="dxa"/>
            <w:vMerge/>
            <w:shd w:val="clear" w:color="auto" w:fill="auto"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  <w:tc>
          <w:tcPr>
            <w:tcW w:w="8060" w:type="dxa"/>
            <w:gridSpan w:val="2"/>
            <w:shd w:val="clear" w:color="auto" w:fill="auto"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  <w:tc>
          <w:tcPr>
            <w:tcW w:w="1134" w:type="dxa"/>
            <w:vMerge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</w:tr>
      <w:tr w:rsidR="00CD4076" w:rsidRPr="007221A8" w:rsidTr="00BF52D9">
        <w:trPr>
          <w:trHeight w:val="372"/>
        </w:trPr>
        <w:tc>
          <w:tcPr>
            <w:tcW w:w="20" w:type="dxa"/>
            <w:vMerge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  <w:tc>
          <w:tcPr>
            <w:tcW w:w="1995" w:type="dxa"/>
            <w:vAlign w:val="bottom"/>
          </w:tcPr>
          <w:p w:rsidR="00CD4076" w:rsidRPr="007221A8" w:rsidRDefault="00CD4076" w:rsidP="00F96D65">
            <w:pPr>
              <w:pStyle w:val="Cover5"/>
              <w:rPr>
                <w:rFonts w:asciiTheme="minorEastAsia" w:eastAsiaTheme="minorEastAsia" w:hAnsiTheme="minorEastAsia" w:cs="Times New Roman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t>Issue</w:t>
            </w:r>
          </w:p>
        </w:tc>
        <w:tc>
          <w:tcPr>
            <w:tcW w:w="6065" w:type="dxa"/>
            <w:vAlign w:val="bottom"/>
          </w:tcPr>
          <w:p w:rsidR="00CD4076" w:rsidRPr="007221A8" w:rsidRDefault="009E55B7" w:rsidP="00F96D65">
            <w:pPr>
              <w:pStyle w:val="Cover5"/>
              <w:rPr>
                <w:rFonts w:asciiTheme="minorEastAsia" w:eastAsiaTheme="minorEastAsia" w:hAnsiTheme="minorEastAsia" w:cs="Times New Roman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t>1</w:t>
            </w:r>
            <w:r w:rsidR="00D35E10"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t>.0</w:t>
            </w:r>
          </w:p>
        </w:tc>
        <w:tc>
          <w:tcPr>
            <w:tcW w:w="1134" w:type="dxa"/>
            <w:vMerge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</w:tr>
      <w:tr w:rsidR="00CD4076" w:rsidRPr="007221A8" w:rsidTr="00BF52D9">
        <w:trPr>
          <w:trHeight w:val="371"/>
        </w:trPr>
        <w:tc>
          <w:tcPr>
            <w:tcW w:w="20" w:type="dxa"/>
            <w:vMerge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  <w:tc>
          <w:tcPr>
            <w:tcW w:w="1995" w:type="dxa"/>
            <w:vAlign w:val="bottom"/>
          </w:tcPr>
          <w:p w:rsidR="00CD4076" w:rsidRPr="007221A8" w:rsidRDefault="00CD4076" w:rsidP="00F96D65">
            <w:pPr>
              <w:pStyle w:val="Cover5"/>
              <w:rPr>
                <w:rFonts w:asciiTheme="minorEastAsia" w:eastAsiaTheme="minorEastAsia" w:hAnsiTheme="minorEastAsia" w:cs="Times New Roman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t>Date</w:t>
            </w:r>
          </w:p>
        </w:tc>
        <w:tc>
          <w:tcPr>
            <w:tcW w:w="6065" w:type="dxa"/>
            <w:vAlign w:val="bottom"/>
          </w:tcPr>
          <w:p w:rsidR="00CD4076" w:rsidRPr="007221A8" w:rsidRDefault="007734C5" w:rsidP="0045047A">
            <w:pPr>
              <w:pStyle w:val="Cover5"/>
              <w:rPr>
                <w:rFonts w:asciiTheme="minorEastAsia" w:eastAsiaTheme="minorEastAsia" w:hAnsiTheme="minorEastAsia" w:cs="Times New Roman"/>
                <w:b/>
                <w:sz w:val="21"/>
                <w:szCs w:val="21"/>
              </w:rPr>
            </w:pPr>
            <w:r w:rsidRPr="00856961">
              <w:rPr>
                <w:rFonts w:asciiTheme="minorEastAsia" w:eastAsiaTheme="minorEastAsia" w:hAnsiTheme="minorEastAsia" w:cs="Times New Roman"/>
                <w:sz w:val="21"/>
                <w:szCs w:val="21"/>
                <w:highlight w:val="yellow"/>
              </w:rPr>
              <w:t>04</w:t>
            </w:r>
            <w:r w:rsidR="0045047A" w:rsidRPr="00856961">
              <w:rPr>
                <w:rFonts w:asciiTheme="minorEastAsia" w:eastAsiaTheme="minorEastAsia" w:hAnsiTheme="minorEastAsia" w:cs="Times New Roman"/>
                <w:sz w:val="21"/>
                <w:szCs w:val="21"/>
                <w:highlight w:val="yellow"/>
              </w:rPr>
              <w:t>/08/</w:t>
            </w:r>
            <w:r w:rsidR="009F3A1D" w:rsidRPr="00856961">
              <w:rPr>
                <w:rFonts w:asciiTheme="minorEastAsia" w:eastAsiaTheme="minorEastAsia" w:hAnsiTheme="minorEastAsia" w:cs="Times New Roman"/>
                <w:sz w:val="21"/>
                <w:szCs w:val="21"/>
                <w:highlight w:val="yellow"/>
              </w:rPr>
              <w:t>201</w:t>
            </w:r>
            <w:r w:rsidR="00B70CC6" w:rsidRPr="00856961">
              <w:rPr>
                <w:rFonts w:asciiTheme="minorEastAsia" w:eastAsiaTheme="minorEastAsia" w:hAnsiTheme="minorEastAsia" w:cs="Times New Roman"/>
                <w:sz w:val="21"/>
                <w:szCs w:val="21"/>
                <w:highlight w:val="yellow"/>
              </w:rPr>
              <w:t>7</w:t>
            </w:r>
          </w:p>
        </w:tc>
        <w:tc>
          <w:tcPr>
            <w:tcW w:w="1134" w:type="dxa"/>
            <w:vMerge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</w:tr>
      <w:tr w:rsidR="00CD4076" w:rsidRPr="007221A8" w:rsidTr="00BF52D9">
        <w:trPr>
          <w:trHeight w:val="750"/>
        </w:trPr>
        <w:tc>
          <w:tcPr>
            <w:tcW w:w="20" w:type="dxa"/>
            <w:vMerge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  <w:tc>
          <w:tcPr>
            <w:tcW w:w="8060" w:type="dxa"/>
            <w:gridSpan w:val="2"/>
            <w:vAlign w:val="bottom"/>
          </w:tcPr>
          <w:p w:rsidR="00CD4076" w:rsidRPr="007221A8" w:rsidRDefault="009C5AFD" w:rsidP="008F14AA">
            <w:pPr>
              <w:pStyle w:val="Cover5"/>
              <w:ind w:firstLine="0"/>
              <w:rPr>
                <w:rFonts w:asciiTheme="minorEastAsia" w:eastAsiaTheme="minorEastAsia" w:hAnsiTheme="minorEastAsia" w:cs="Times New Roman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fldChar w:fldCharType="begin"/>
            </w:r>
            <w:r w:rsidR="00CD4076"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instrText xml:space="preserve"> DOCPROPERTY  Confidential </w:instrText>
            </w:r>
            <w:r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fldChar w:fldCharType="end"/>
            </w:r>
          </w:p>
        </w:tc>
        <w:tc>
          <w:tcPr>
            <w:tcW w:w="1134" w:type="dxa"/>
            <w:vMerge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</w:tr>
    </w:tbl>
    <w:p w:rsidR="00D4215E" w:rsidRPr="007221A8" w:rsidRDefault="008F14AA" w:rsidP="00D35E10">
      <w:pPr>
        <w:pStyle w:val="Cover3"/>
        <w:rPr>
          <w:rFonts w:asciiTheme="minorEastAsia" w:eastAsiaTheme="minorEastAsia" w:hAnsiTheme="minorEastAsia" w:cs="Times New Roman"/>
          <w:sz w:val="21"/>
          <w:szCs w:val="21"/>
        </w:rPr>
        <w:sectPr w:rsidR="00D4215E" w:rsidRPr="007221A8" w:rsidSect="00D90D15">
          <w:pgSz w:w="11907" w:h="16839" w:code="9"/>
          <w:pgMar w:top="1440" w:right="1440" w:bottom="1440" w:left="1440" w:header="576" w:footer="864" w:gutter="720"/>
          <w:cols w:space="720"/>
          <w:docGrid w:linePitch="360"/>
        </w:sectPr>
      </w:pPr>
      <w:r>
        <w:rPr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2299970</wp:posOffset>
            </wp:positionH>
            <wp:positionV relativeFrom="paragraph">
              <wp:posOffset>895033</wp:posOffset>
            </wp:positionV>
            <wp:extent cx="2085975" cy="561975"/>
            <wp:effectExtent l="0" t="0" r="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221A8">
        <w:rPr>
          <w:rFonts w:asciiTheme="minorEastAsia" w:eastAsiaTheme="minorEastAsia" w:hAnsiTheme="minorEastAsia" w:cs="Times New Roman"/>
          <w:noProof/>
          <w:sz w:val="21"/>
          <w:szCs w:val="21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357187</wp:posOffset>
            </wp:positionH>
            <wp:positionV relativeFrom="paragraph">
              <wp:posOffset>615315</wp:posOffset>
            </wp:positionV>
            <wp:extent cx="921385" cy="914400"/>
            <wp:effectExtent l="19050" t="0" r="0" b="0"/>
            <wp:wrapNone/>
            <wp:docPr id="1" name="图片 2" descr="附件1-16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 descr="附件1-16K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1385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93D39" w:rsidRPr="007221A8">
        <w:rPr>
          <w:rFonts w:asciiTheme="minorEastAsia" w:eastAsiaTheme="minorEastAsia" w:hAnsiTheme="minorEastAsia" w:cs="Times New Roman"/>
          <w:sz w:val="21"/>
          <w:szCs w:val="21"/>
        </w:rPr>
        <w:t xml:space="preserve">                   </w:t>
      </w:r>
      <w:r w:rsidR="00010E35" w:rsidRPr="007221A8">
        <w:rPr>
          <w:rFonts w:asciiTheme="minorEastAsia" w:eastAsiaTheme="minorEastAsia" w:hAnsiTheme="minorEastAsia" w:cs="Times New Roman"/>
          <w:sz w:val="21"/>
          <w:szCs w:val="21"/>
        </w:rPr>
        <w:t xml:space="preserve">      </w:t>
      </w:r>
    </w:p>
    <w:sdt>
      <w:sdtPr>
        <w:rPr>
          <w:rFonts w:asciiTheme="minorEastAsia" w:eastAsiaTheme="minorEastAsia" w:hAnsiTheme="minorEastAsia" w:cs="Times New Roman"/>
          <w:b w:val="0"/>
          <w:bCs w:val="0"/>
          <w:color w:val="auto"/>
          <w:kern w:val="2"/>
          <w:sz w:val="21"/>
          <w:szCs w:val="21"/>
          <w:lang w:eastAsia="zh-CN"/>
        </w:rPr>
        <w:id w:val="13251195"/>
        <w:docPartObj>
          <w:docPartGallery w:val="Table of Contents"/>
          <w:docPartUnique/>
        </w:docPartObj>
      </w:sdtPr>
      <w:sdtEndPr/>
      <w:sdtContent>
        <w:p w:rsidR="00CD10AC" w:rsidRPr="007221A8" w:rsidRDefault="00F126C8" w:rsidP="001F637B">
          <w:pPr>
            <w:pStyle w:val="TOC"/>
            <w:jc w:val="center"/>
            <w:rPr>
              <w:rFonts w:asciiTheme="minorEastAsia" w:eastAsiaTheme="minorEastAsia" w:hAnsiTheme="minorEastAsia" w:cs="Times New Roman"/>
              <w:sz w:val="21"/>
              <w:szCs w:val="21"/>
              <w:lang w:eastAsia="zh-CN"/>
            </w:rPr>
          </w:pPr>
          <w:r w:rsidRPr="007221A8">
            <w:rPr>
              <w:rFonts w:asciiTheme="minorEastAsia" w:eastAsiaTheme="minorEastAsia" w:hAnsiTheme="minorEastAsia" w:cs="Times New Roman"/>
              <w:sz w:val="21"/>
              <w:szCs w:val="21"/>
              <w:lang w:eastAsia="zh-CN"/>
            </w:rPr>
            <w:t>目录</w:t>
          </w:r>
        </w:p>
        <w:p w:rsidR="00373FDF" w:rsidRPr="007221A8" w:rsidRDefault="009C5AFD">
          <w:pPr>
            <w:pStyle w:val="1a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b w:val="0"/>
              <w:bCs w:val="0"/>
              <w:caps w:val="0"/>
              <w:noProof/>
              <w:kern w:val="0"/>
              <w:sz w:val="21"/>
              <w:szCs w:val="21"/>
            </w:rPr>
          </w:pPr>
          <w:r w:rsidRPr="007221A8">
            <w:rPr>
              <w:rFonts w:asciiTheme="minorEastAsia" w:eastAsiaTheme="minorEastAsia" w:hAnsiTheme="minorEastAsia" w:cs="Times New Roman"/>
              <w:b w:val="0"/>
              <w:bCs w:val="0"/>
              <w:caps w:val="0"/>
              <w:sz w:val="21"/>
              <w:szCs w:val="21"/>
            </w:rPr>
            <w:fldChar w:fldCharType="begin"/>
          </w:r>
          <w:r w:rsidR="00CD10AC" w:rsidRPr="007221A8">
            <w:rPr>
              <w:rFonts w:asciiTheme="minorEastAsia" w:eastAsiaTheme="minorEastAsia" w:hAnsiTheme="minorEastAsia" w:cs="Times New Roman"/>
              <w:b w:val="0"/>
              <w:bCs w:val="0"/>
              <w:caps w:val="0"/>
              <w:sz w:val="21"/>
              <w:szCs w:val="21"/>
            </w:rPr>
            <w:instrText xml:space="preserve"> TOC \o "1-3" \h \z \u </w:instrText>
          </w:r>
          <w:r w:rsidRPr="007221A8">
            <w:rPr>
              <w:rFonts w:asciiTheme="minorEastAsia" w:eastAsiaTheme="minorEastAsia" w:hAnsiTheme="minorEastAsia" w:cs="Times New Roman"/>
              <w:b w:val="0"/>
              <w:bCs w:val="0"/>
              <w:caps w:val="0"/>
              <w:sz w:val="21"/>
              <w:szCs w:val="21"/>
            </w:rPr>
            <w:fldChar w:fldCharType="separate"/>
          </w:r>
          <w:hyperlink w:anchor="_Toc484070864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>1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认证结论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_Toc484070864 \h </w:instrText>
            </w:r>
            <w:r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3</w:t>
            </w:r>
            <w:r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611F4C">
          <w:pPr>
            <w:pStyle w:val="1a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b w:val="0"/>
              <w:bCs w:val="0"/>
              <w:caps w:val="0"/>
              <w:noProof/>
              <w:kern w:val="0"/>
              <w:sz w:val="21"/>
              <w:szCs w:val="21"/>
            </w:rPr>
          </w:pPr>
          <w:hyperlink w:anchor="_Toc484070865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>2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项目概述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_Toc484070865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3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611F4C">
          <w:pPr>
            <w:pStyle w:val="2f1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smallCaps w:val="0"/>
              <w:noProof/>
              <w:kern w:val="0"/>
              <w:sz w:val="21"/>
              <w:szCs w:val="21"/>
            </w:rPr>
          </w:pPr>
          <w:hyperlink w:anchor="_Toc484070866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 xml:space="preserve">2.1 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认证测试项目概述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_Toc484070866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3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611F4C">
          <w:pPr>
            <w:pStyle w:val="2f1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smallCaps w:val="0"/>
              <w:noProof/>
              <w:kern w:val="0"/>
              <w:sz w:val="21"/>
              <w:szCs w:val="21"/>
            </w:rPr>
          </w:pPr>
          <w:hyperlink w:anchor="_Toc484070867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 xml:space="preserve">2.2 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测试范围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_Toc484070867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3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611F4C">
          <w:pPr>
            <w:pStyle w:val="2f1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smallCaps w:val="0"/>
              <w:noProof/>
              <w:kern w:val="0"/>
              <w:sz w:val="21"/>
              <w:szCs w:val="21"/>
            </w:rPr>
          </w:pPr>
          <w:hyperlink w:anchor="_Toc484070868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 xml:space="preserve">2.3 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项目参与人员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_Toc484070868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3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611F4C">
          <w:pPr>
            <w:pStyle w:val="1a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b w:val="0"/>
              <w:bCs w:val="0"/>
              <w:caps w:val="0"/>
              <w:noProof/>
              <w:kern w:val="0"/>
              <w:sz w:val="21"/>
              <w:szCs w:val="21"/>
            </w:rPr>
          </w:pPr>
          <w:hyperlink w:anchor="_Toc484070869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>3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测试环境组网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_Toc484070869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4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611F4C">
          <w:pPr>
            <w:pStyle w:val="2f1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smallCaps w:val="0"/>
              <w:noProof/>
              <w:kern w:val="0"/>
              <w:sz w:val="21"/>
              <w:szCs w:val="21"/>
            </w:rPr>
          </w:pPr>
          <w:hyperlink w:anchor="_Toc484070870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 xml:space="preserve">3.1 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实验室组网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_Toc484070870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4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611F4C">
          <w:pPr>
            <w:pStyle w:val="2f1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smallCaps w:val="0"/>
              <w:noProof/>
              <w:kern w:val="0"/>
              <w:sz w:val="21"/>
              <w:szCs w:val="21"/>
            </w:rPr>
          </w:pPr>
          <w:hyperlink w:anchor="_Toc484070871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 xml:space="preserve">3.2 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软件版本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_Toc484070871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4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611F4C">
          <w:pPr>
            <w:pStyle w:val="1a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b w:val="0"/>
              <w:bCs w:val="0"/>
              <w:caps w:val="0"/>
              <w:noProof/>
              <w:kern w:val="0"/>
              <w:sz w:val="21"/>
              <w:szCs w:val="21"/>
            </w:rPr>
          </w:pPr>
          <w:hyperlink w:anchor="_Toc484070872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>4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测试用例结果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_Toc484070872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5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611F4C">
          <w:pPr>
            <w:pStyle w:val="2f1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smallCaps w:val="0"/>
              <w:noProof/>
              <w:kern w:val="0"/>
              <w:sz w:val="21"/>
              <w:szCs w:val="21"/>
            </w:rPr>
          </w:pPr>
          <w:hyperlink w:anchor="_Toc484070873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 xml:space="preserve">4.1 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用例测试结果总览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_Toc484070873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5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611F4C">
          <w:pPr>
            <w:pStyle w:val="2f1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smallCaps w:val="0"/>
              <w:noProof/>
              <w:kern w:val="0"/>
              <w:sz w:val="21"/>
              <w:szCs w:val="21"/>
            </w:rPr>
          </w:pPr>
          <w:hyperlink w:anchor="_Toc484070874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>4.2 Test Case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及测试结果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_Toc484070874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5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611F4C">
          <w:pPr>
            <w:pStyle w:val="1a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b w:val="0"/>
              <w:bCs w:val="0"/>
              <w:caps w:val="0"/>
              <w:noProof/>
              <w:kern w:val="0"/>
              <w:sz w:val="21"/>
              <w:szCs w:val="21"/>
            </w:rPr>
          </w:pPr>
          <w:hyperlink w:anchor="_Toc484070875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>5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认证双方签字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_Toc484070875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6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CD10AC" w:rsidRPr="007221A8" w:rsidRDefault="009C5AFD" w:rsidP="009E70E0">
          <w:pPr>
            <w:rPr>
              <w:rFonts w:asciiTheme="minorEastAsia" w:eastAsiaTheme="minorEastAsia" w:hAnsiTheme="minorEastAsia" w:cs="Times New Roman"/>
              <w:sz w:val="21"/>
            </w:rPr>
          </w:pPr>
          <w:r w:rsidRPr="007221A8">
            <w:rPr>
              <w:rFonts w:asciiTheme="minorEastAsia" w:eastAsiaTheme="minorEastAsia" w:hAnsiTheme="minorEastAsia" w:cs="Times New Roman"/>
              <w:b/>
              <w:bCs/>
              <w:caps/>
              <w:sz w:val="21"/>
            </w:rPr>
            <w:fldChar w:fldCharType="end"/>
          </w:r>
        </w:p>
      </w:sdtContent>
    </w:sdt>
    <w:p w:rsidR="000E677F" w:rsidRPr="007221A8" w:rsidRDefault="009E70E0" w:rsidP="007C273C">
      <w:pPr>
        <w:pStyle w:val="1"/>
        <w:numPr>
          <w:ilvl w:val="0"/>
          <w:numId w:val="0"/>
        </w:numPr>
        <w:spacing w:beforeLines="200" w:before="480" w:afterLines="200" w:after="480"/>
        <w:rPr>
          <w:rFonts w:asciiTheme="minorEastAsia" w:eastAsiaTheme="minorEastAsia" w:hAnsiTheme="minorEastAsia" w:cs="Times New Roman"/>
          <w:sz w:val="21"/>
          <w:szCs w:val="21"/>
          <w:lang w:eastAsia="zh-CN"/>
        </w:rPr>
      </w:pPr>
      <w:r w:rsidRPr="007221A8">
        <w:rPr>
          <w:rFonts w:asciiTheme="minorEastAsia" w:eastAsiaTheme="minorEastAsia" w:hAnsiTheme="minorEastAsia" w:cs="Times New Roman"/>
          <w:sz w:val="21"/>
          <w:szCs w:val="21"/>
        </w:rPr>
        <w:br w:type="page"/>
      </w:r>
      <w:bookmarkStart w:id="1" w:name="_Toc484070864"/>
      <w:r w:rsidR="000E677F" w:rsidRPr="0080621D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lastRenderedPageBreak/>
        <w:t>1认证结论</w:t>
      </w:r>
      <w:bookmarkEnd w:id="1"/>
    </w:p>
    <w:p w:rsidR="00BD2030" w:rsidRDefault="007221A8" w:rsidP="009D2A71">
      <w:pPr>
        <w:pStyle w:val="afff8"/>
        <w:spacing w:line="400" w:lineRule="exact"/>
        <w:ind w:left="0" w:firstLineChars="200" w:firstLine="420"/>
        <w:rPr>
          <w:rFonts w:asciiTheme="minorEastAsia" w:eastAsiaTheme="minorEastAsia" w:hAnsiTheme="minorEastAsia" w:cs="微软雅黑"/>
          <w:color w:val="000000"/>
          <w:sz w:val="21"/>
          <w:highlight w:val="yellow"/>
          <w:shd w:val="clear" w:color="auto" w:fill="FFFFFF"/>
        </w:rPr>
      </w:pPr>
      <w:r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车辆检测器</w:t>
      </w:r>
      <w:r w:rsidR="0071391B" w:rsidRPr="007221A8">
        <w:rPr>
          <w:rFonts w:asciiTheme="minorEastAsia" w:eastAsiaTheme="minorEastAsia" w:hAnsiTheme="minorEastAsia" w:cs="Times New Roman"/>
          <w:sz w:val="21"/>
        </w:rPr>
        <w:t xml:space="preserve"> </w:t>
      </w:r>
      <w:r w:rsidR="00A96A42" w:rsidRPr="007221A8">
        <w:rPr>
          <w:rFonts w:asciiTheme="minorEastAsia" w:eastAsiaTheme="minorEastAsia" w:hAnsiTheme="minorEastAsia" w:cs="Times New Roman"/>
          <w:sz w:val="21"/>
        </w:rPr>
        <w:t>+华为</w:t>
      </w:r>
      <w:r w:rsidR="00B70CC6" w:rsidRPr="007221A8">
        <w:rPr>
          <w:rFonts w:asciiTheme="minorEastAsia" w:eastAsiaTheme="minorEastAsia" w:hAnsiTheme="minorEastAsia" w:cs="Times New Roman"/>
          <w:sz w:val="21"/>
        </w:rPr>
        <w:t xml:space="preserve">OceanConnect IoT </w:t>
      </w:r>
      <w:r w:rsidR="00AE6DA0" w:rsidRPr="007221A8">
        <w:rPr>
          <w:rFonts w:asciiTheme="minorEastAsia" w:eastAsiaTheme="minorEastAsia" w:hAnsiTheme="minorEastAsia" w:cs="Times New Roman" w:hint="eastAsia"/>
          <w:sz w:val="21"/>
        </w:rPr>
        <w:t>Platform</w:t>
      </w:r>
      <w:r w:rsidR="00A96A42" w:rsidRPr="007221A8">
        <w:rPr>
          <w:rFonts w:asciiTheme="minorEastAsia" w:eastAsiaTheme="minorEastAsia" w:hAnsiTheme="minorEastAsia" w:cs="Times New Roman"/>
          <w:sz w:val="21"/>
        </w:rPr>
        <w:t>+</w:t>
      </w:r>
      <w:r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城市停车智能管理</w:t>
      </w:r>
    </w:p>
    <w:p w:rsidR="00801AD2" w:rsidRPr="007221A8" w:rsidRDefault="007221A8" w:rsidP="009D2A71">
      <w:pPr>
        <w:pStyle w:val="afff8"/>
        <w:spacing w:line="400" w:lineRule="exact"/>
        <w:ind w:left="0" w:firstLineChars="200" w:firstLine="420"/>
        <w:rPr>
          <w:rFonts w:asciiTheme="minorEastAsia" w:eastAsiaTheme="minorEastAsia" w:hAnsiTheme="minorEastAsia" w:cs="Times New Roman"/>
          <w:sz w:val="21"/>
        </w:rPr>
      </w:pPr>
      <w:r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系统</w:t>
      </w:r>
      <w:r w:rsidR="005D4FBA" w:rsidRPr="007221A8">
        <w:rPr>
          <w:rFonts w:asciiTheme="minorEastAsia" w:eastAsiaTheme="minorEastAsia" w:hAnsiTheme="minorEastAsia" w:cs="Times New Roman"/>
          <w:sz w:val="21"/>
        </w:rPr>
        <w:t>可成功进</w:t>
      </w:r>
      <w:r w:rsidR="005D4FBA" w:rsidRPr="007221A8">
        <w:rPr>
          <w:rFonts w:asciiTheme="minorEastAsia" w:eastAsiaTheme="minorEastAsia" w:hAnsiTheme="minorEastAsia" w:cs="Times New Roman" w:hint="eastAsia"/>
          <w:sz w:val="21"/>
        </w:rPr>
        <w:t>行</w:t>
      </w:r>
      <w:r w:rsidR="00CF0A03" w:rsidRPr="007221A8">
        <w:rPr>
          <w:rFonts w:asciiTheme="minorEastAsia" w:eastAsiaTheme="minorEastAsia" w:hAnsiTheme="minorEastAsia" w:cs="Times New Roman"/>
          <w:sz w:val="21"/>
        </w:rPr>
        <w:t>集成</w:t>
      </w:r>
      <w:r w:rsidR="00EC1667" w:rsidRPr="007221A8">
        <w:rPr>
          <w:rFonts w:asciiTheme="minorEastAsia" w:eastAsiaTheme="minorEastAsia" w:hAnsiTheme="minorEastAsia" w:cs="Times New Roman"/>
          <w:sz w:val="21"/>
        </w:rPr>
        <w:t>并实现</w:t>
      </w:r>
      <w:r w:rsidR="00E83219" w:rsidRPr="00AF211A">
        <w:rPr>
          <w:rFonts w:asciiTheme="minorEastAsia" w:eastAsiaTheme="minorEastAsia" w:hAnsiTheme="minorEastAsia" w:cs="Times New Roman"/>
          <w:sz w:val="21"/>
          <w:highlight w:val="yellow"/>
        </w:rPr>
        <w:t>智能</w:t>
      </w:r>
      <w:r w:rsidR="0082510A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停车</w:t>
      </w:r>
      <w:r w:rsidR="00EC1667" w:rsidRPr="007221A8">
        <w:rPr>
          <w:rFonts w:asciiTheme="minorEastAsia" w:eastAsiaTheme="minorEastAsia" w:hAnsiTheme="minorEastAsia" w:cs="Times New Roman"/>
          <w:sz w:val="21"/>
        </w:rPr>
        <w:t>场景的基本业务</w:t>
      </w:r>
      <w:r w:rsidR="00AC5919" w:rsidRPr="007221A8">
        <w:rPr>
          <w:rFonts w:asciiTheme="minorEastAsia" w:eastAsiaTheme="minorEastAsia" w:hAnsiTheme="minorEastAsia" w:cs="Times New Roman"/>
          <w:sz w:val="21"/>
        </w:rPr>
        <w:t>。</w:t>
      </w:r>
      <w:r w:rsidR="005D4FBA" w:rsidRPr="007221A8">
        <w:rPr>
          <w:rFonts w:asciiTheme="minorEastAsia" w:eastAsiaTheme="minorEastAsia" w:hAnsiTheme="minorEastAsia" w:cs="Times New Roman" w:hint="eastAsia"/>
          <w:sz w:val="21"/>
        </w:rPr>
        <w:t>通过了</w:t>
      </w:r>
      <w:r w:rsidR="002D0531" w:rsidRPr="007221A8">
        <w:rPr>
          <w:rFonts w:asciiTheme="minorEastAsia" w:eastAsiaTheme="minorEastAsia" w:hAnsiTheme="minorEastAsia" w:cs="Times New Roman" w:hint="eastAsia"/>
          <w:sz w:val="21"/>
        </w:rPr>
        <w:t>华为</w:t>
      </w:r>
      <w:r w:rsidR="001B7F17" w:rsidRPr="007221A8">
        <w:rPr>
          <w:rFonts w:asciiTheme="minorEastAsia" w:eastAsiaTheme="minorEastAsia" w:hAnsiTheme="minorEastAsia" w:cs="Times New Roman"/>
          <w:sz w:val="21"/>
        </w:rPr>
        <w:t>兼容性</w:t>
      </w:r>
      <w:r w:rsidR="005D4FBA" w:rsidRPr="007221A8">
        <w:rPr>
          <w:rFonts w:asciiTheme="minorEastAsia" w:eastAsiaTheme="minorEastAsia" w:hAnsiTheme="minorEastAsia" w:cs="Times New Roman"/>
          <w:sz w:val="21"/>
        </w:rPr>
        <w:t>认证。</w:t>
      </w:r>
    </w:p>
    <w:p w:rsidR="004D01B2" w:rsidRPr="0080621D" w:rsidRDefault="000E677F" w:rsidP="007C273C">
      <w:pPr>
        <w:pStyle w:val="1"/>
        <w:numPr>
          <w:ilvl w:val="0"/>
          <w:numId w:val="0"/>
        </w:numPr>
        <w:spacing w:beforeLines="200" w:before="480" w:afterLines="200" w:after="480"/>
        <w:rPr>
          <w:rFonts w:asciiTheme="minorEastAsia" w:eastAsiaTheme="minorEastAsia" w:hAnsiTheme="minorEastAsia" w:cs="Times New Roman"/>
          <w:sz w:val="24"/>
          <w:szCs w:val="21"/>
          <w:lang w:eastAsia="zh-CN"/>
        </w:rPr>
      </w:pPr>
      <w:bookmarkStart w:id="2" w:name="_Toc484070865"/>
      <w:r w:rsidRPr="0080621D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t>2</w:t>
      </w:r>
      <w:r w:rsidR="00075E0B" w:rsidRPr="0080621D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t>项目概述</w:t>
      </w:r>
      <w:bookmarkEnd w:id="2"/>
    </w:p>
    <w:p w:rsidR="00041152" w:rsidRPr="007221A8" w:rsidRDefault="0069316C" w:rsidP="005E0551">
      <w:pPr>
        <w:pStyle w:val="21"/>
        <w:numPr>
          <w:ilvl w:val="0"/>
          <w:numId w:val="0"/>
        </w:numPr>
        <w:ind w:left="576" w:hanging="576"/>
        <w:rPr>
          <w:rFonts w:asciiTheme="minorEastAsia" w:hAnsiTheme="minorEastAsia" w:cs="Times New Roman"/>
          <w:sz w:val="21"/>
          <w:szCs w:val="21"/>
        </w:rPr>
      </w:pPr>
      <w:bookmarkStart w:id="3" w:name="_Toc484070866"/>
      <w:r w:rsidRPr="007221A8">
        <w:rPr>
          <w:rFonts w:asciiTheme="minorEastAsia" w:hAnsiTheme="minorEastAsia" w:cs="Times New Roman"/>
          <w:sz w:val="21"/>
          <w:szCs w:val="21"/>
        </w:rPr>
        <w:t>2.1 认证测试项目概述</w:t>
      </w:r>
      <w:bookmarkEnd w:id="3"/>
    </w:p>
    <w:p w:rsidR="00BD2030" w:rsidRDefault="003C7EA9" w:rsidP="00E52E29">
      <w:pPr>
        <w:pStyle w:val="afff8"/>
        <w:spacing w:line="400" w:lineRule="exact"/>
        <w:ind w:left="0" w:firstLineChars="200" w:firstLine="420"/>
        <w:jc w:val="left"/>
        <w:rPr>
          <w:rFonts w:asciiTheme="minorEastAsia" w:eastAsiaTheme="minorEastAsia" w:hAnsiTheme="minorEastAsia" w:cs="微软雅黑"/>
          <w:color w:val="000000"/>
          <w:sz w:val="21"/>
          <w:highlight w:val="yellow"/>
          <w:shd w:val="clear" w:color="auto" w:fill="FFFFFF"/>
        </w:rPr>
      </w:pPr>
      <w:r w:rsidRPr="007221A8">
        <w:rPr>
          <w:rFonts w:asciiTheme="minorEastAsia" w:eastAsiaTheme="minorEastAsia" w:hAnsiTheme="minorEastAsia" w:cs="Times New Roman"/>
          <w:sz w:val="21"/>
        </w:rPr>
        <w:t>本次</w:t>
      </w:r>
      <w:r w:rsidR="00856961" w:rsidRPr="00856961">
        <w:rPr>
          <w:rFonts w:asciiTheme="minorEastAsia" w:eastAsiaTheme="minorEastAsia" w:hAnsiTheme="minorEastAsia" w:cs="Times New Roman" w:hint="eastAsia"/>
          <w:sz w:val="21"/>
          <w:highlight w:val="yellow"/>
        </w:rPr>
        <w:t>X</w:t>
      </w:r>
      <w:r w:rsidR="00856961" w:rsidRPr="00856961">
        <w:rPr>
          <w:rFonts w:asciiTheme="minorEastAsia" w:eastAsiaTheme="minorEastAsia" w:hAnsiTheme="minorEastAsia" w:cs="Times New Roman"/>
          <w:sz w:val="21"/>
          <w:highlight w:val="yellow"/>
        </w:rPr>
        <w:t>XX</w:t>
      </w:r>
      <w:r w:rsidR="00EC1667" w:rsidRPr="007221A8">
        <w:rPr>
          <w:rFonts w:asciiTheme="minorEastAsia" w:eastAsiaTheme="minorEastAsia" w:hAnsiTheme="minorEastAsia" w:cs="Times New Roman"/>
          <w:sz w:val="21"/>
        </w:rPr>
        <w:t>和华为</w:t>
      </w:r>
      <w:r w:rsidRPr="007221A8">
        <w:rPr>
          <w:rFonts w:asciiTheme="minorEastAsia" w:eastAsiaTheme="minorEastAsia" w:hAnsiTheme="minorEastAsia" w:cs="Times New Roman"/>
          <w:sz w:val="21"/>
        </w:rPr>
        <w:t>认证测试</w:t>
      </w:r>
      <w:r w:rsidR="00281FC3" w:rsidRPr="007221A8">
        <w:rPr>
          <w:rFonts w:asciiTheme="minorEastAsia" w:eastAsiaTheme="minorEastAsia" w:hAnsiTheme="minorEastAsia" w:cs="Times New Roman"/>
          <w:sz w:val="21"/>
        </w:rPr>
        <w:t>使用</w:t>
      </w:r>
      <w:r w:rsidR="007221A8"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车辆检测器</w:t>
      </w:r>
      <w:r w:rsidR="00F21881" w:rsidRPr="007221A8">
        <w:rPr>
          <w:rFonts w:asciiTheme="minorEastAsia" w:eastAsiaTheme="minorEastAsia" w:hAnsiTheme="minorEastAsia" w:cs="Times New Roman"/>
          <w:sz w:val="21"/>
        </w:rPr>
        <w:t>+</w:t>
      </w:r>
      <w:r w:rsidR="00EC1667" w:rsidRPr="007221A8">
        <w:rPr>
          <w:rFonts w:asciiTheme="minorEastAsia" w:eastAsiaTheme="minorEastAsia" w:hAnsiTheme="minorEastAsia" w:cs="Times New Roman"/>
          <w:sz w:val="21"/>
        </w:rPr>
        <w:t>华为</w:t>
      </w:r>
      <w:r w:rsidR="00D62EE1" w:rsidRPr="007221A8">
        <w:rPr>
          <w:rFonts w:asciiTheme="minorEastAsia" w:eastAsiaTheme="minorEastAsia" w:hAnsiTheme="minorEastAsia" w:cs="Times New Roman"/>
          <w:sz w:val="21"/>
        </w:rPr>
        <w:t xml:space="preserve">OceanConnect IoT </w:t>
      </w:r>
      <w:r w:rsidR="00AE6DA0" w:rsidRPr="007221A8">
        <w:rPr>
          <w:rFonts w:asciiTheme="minorEastAsia" w:eastAsiaTheme="minorEastAsia" w:hAnsiTheme="minorEastAsia" w:cs="Times New Roman" w:hint="eastAsia"/>
          <w:sz w:val="21"/>
        </w:rPr>
        <w:t>Platform</w:t>
      </w:r>
      <w:r w:rsidR="00F21881" w:rsidRPr="007221A8">
        <w:rPr>
          <w:rFonts w:asciiTheme="minorEastAsia" w:eastAsiaTheme="minorEastAsia" w:hAnsiTheme="minorEastAsia" w:cs="Times New Roman"/>
          <w:sz w:val="21"/>
        </w:rPr>
        <w:t>+</w:t>
      </w:r>
      <w:r w:rsidR="007221A8"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城市停</w:t>
      </w:r>
    </w:p>
    <w:p w:rsidR="00BD2030" w:rsidRDefault="007221A8" w:rsidP="00E52E29">
      <w:pPr>
        <w:pStyle w:val="afff8"/>
        <w:spacing w:line="400" w:lineRule="exact"/>
        <w:ind w:left="0" w:firstLineChars="200" w:firstLine="420"/>
        <w:jc w:val="left"/>
        <w:rPr>
          <w:rFonts w:asciiTheme="minorEastAsia" w:eastAsiaTheme="minorEastAsia" w:hAnsiTheme="minorEastAsia" w:cs="Times New Roman"/>
          <w:sz w:val="21"/>
        </w:rPr>
      </w:pPr>
      <w:r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车智能管理系统</w:t>
      </w:r>
      <w:r w:rsidR="009126FD" w:rsidRPr="007221A8">
        <w:rPr>
          <w:rFonts w:asciiTheme="minorEastAsia" w:eastAsiaTheme="minorEastAsia" w:hAnsiTheme="minorEastAsia" w:cs="Times New Roman"/>
          <w:sz w:val="21"/>
        </w:rPr>
        <w:t>在</w:t>
      </w:r>
      <w:r w:rsidR="00AD3C5E" w:rsidRPr="007221A8">
        <w:rPr>
          <w:rFonts w:asciiTheme="minorEastAsia" w:eastAsiaTheme="minorEastAsia" w:hAnsiTheme="minorEastAsia" w:cs="Times New Roman"/>
          <w:sz w:val="21"/>
        </w:rPr>
        <w:t>华为</w:t>
      </w:r>
      <w:r w:rsidR="00856961" w:rsidRPr="00856961">
        <w:rPr>
          <w:rFonts w:asciiTheme="minorEastAsia" w:eastAsiaTheme="minorEastAsia" w:hAnsiTheme="minorEastAsia" w:cs="Times New Roman"/>
          <w:sz w:val="21"/>
        </w:rPr>
        <w:t>OceanConnect</w:t>
      </w:r>
      <w:r w:rsidR="00AD3C5E" w:rsidRPr="00856961">
        <w:rPr>
          <w:rFonts w:asciiTheme="minorEastAsia" w:eastAsiaTheme="minorEastAsia" w:hAnsiTheme="minorEastAsia" w:cs="Times New Roman"/>
          <w:sz w:val="21"/>
        </w:rPr>
        <w:t xml:space="preserve"> Open Labs</w:t>
      </w:r>
      <w:r w:rsidR="009126FD" w:rsidRPr="00856961">
        <w:rPr>
          <w:rFonts w:asciiTheme="minorEastAsia" w:eastAsiaTheme="minorEastAsia" w:hAnsiTheme="minorEastAsia" w:cs="Times New Roman"/>
          <w:sz w:val="21"/>
        </w:rPr>
        <w:t>深圳实验室</w:t>
      </w:r>
      <w:r w:rsidR="009126FD" w:rsidRPr="007221A8">
        <w:rPr>
          <w:rFonts w:asciiTheme="minorEastAsia" w:eastAsiaTheme="minorEastAsia" w:hAnsiTheme="minorEastAsia" w:cs="Times New Roman"/>
          <w:sz w:val="21"/>
        </w:rPr>
        <w:t>完成</w:t>
      </w:r>
      <w:r w:rsidR="001B7F17" w:rsidRPr="007221A8">
        <w:rPr>
          <w:rFonts w:asciiTheme="minorEastAsia" w:eastAsiaTheme="minorEastAsia" w:hAnsiTheme="minorEastAsia" w:cs="Times New Roman" w:hint="eastAsia"/>
          <w:sz w:val="21"/>
        </w:rPr>
        <w:t>兼容性</w:t>
      </w:r>
      <w:r w:rsidR="009126FD" w:rsidRPr="007221A8">
        <w:rPr>
          <w:rFonts w:asciiTheme="minorEastAsia" w:eastAsiaTheme="minorEastAsia" w:hAnsiTheme="minorEastAsia" w:cs="Times New Roman"/>
          <w:sz w:val="21"/>
        </w:rPr>
        <w:t>集成测试，验</w:t>
      </w:r>
    </w:p>
    <w:p w:rsidR="00BD2030" w:rsidRDefault="009126FD" w:rsidP="00E52E29">
      <w:pPr>
        <w:pStyle w:val="afff8"/>
        <w:spacing w:line="400" w:lineRule="exact"/>
        <w:ind w:left="0" w:firstLineChars="200" w:firstLine="420"/>
        <w:jc w:val="left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>证</w:t>
      </w:r>
      <w:r w:rsidR="007221A8"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车辆检测器</w:t>
      </w:r>
      <w:r w:rsidRPr="00AF211A">
        <w:rPr>
          <w:rFonts w:asciiTheme="minorEastAsia" w:eastAsiaTheme="minorEastAsia" w:hAnsiTheme="minorEastAsia" w:cs="Times New Roman"/>
          <w:sz w:val="21"/>
          <w:highlight w:val="yellow"/>
        </w:rPr>
        <w:t>&amp;</w:t>
      </w:r>
      <w:r w:rsidR="007221A8"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城市停车智能管理系统</w:t>
      </w:r>
      <w:r w:rsidRPr="007221A8">
        <w:rPr>
          <w:rFonts w:asciiTheme="minorEastAsia" w:eastAsiaTheme="minorEastAsia" w:hAnsiTheme="minorEastAsia" w:cs="Times New Roman"/>
          <w:sz w:val="21"/>
        </w:rPr>
        <w:t>与</w:t>
      </w:r>
      <w:r w:rsidR="00D62EE1" w:rsidRPr="007221A8">
        <w:rPr>
          <w:rFonts w:asciiTheme="minorEastAsia" w:eastAsiaTheme="minorEastAsia" w:hAnsiTheme="minorEastAsia" w:cs="Times New Roman"/>
          <w:sz w:val="21"/>
        </w:rPr>
        <w:t xml:space="preserve">华为OceanConnect IoT </w:t>
      </w:r>
      <w:r w:rsidR="00AE6DA0" w:rsidRPr="007221A8">
        <w:rPr>
          <w:rFonts w:asciiTheme="minorEastAsia" w:eastAsiaTheme="minorEastAsia" w:hAnsiTheme="minorEastAsia" w:cs="Times New Roman" w:hint="eastAsia"/>
          <w:sz w:val="21"/>
        </w:rPr>
        <w:t>Platform</w:t>
      </w:r>
      <w:r w:rsidRPr="007221A8">
        <w:rPr>
          <w:rFonts w:asciiTheme="minorEastAsia" w:eastAsiaTheme="minorEastAsia" w:hAnsiTheme="minorEastAsia" w:cs="Times New Roman"/>
          <w:sz w:val="21"/>
        </w:rPr>
        <w:t>的集成</w:t>
      </w:r>
      <w:r w:rsidR="00FB5F90" w:rsidRPr="007221A8">
        <w:rPr>
          <w:rFonts w:asciiTheme="minorEastAsia" w:eastAsiaTheme="minorEastAsia" w:hAnsiTheme="minorEastAsia" w:cs="Times New Roman"/>
          <w:sz w:val="21"/>
        </w:rPr>
        <w:t>能力，</w:t>
      </w:r>
    </w:p>
    <w:p w:rsidR="009126FD" w:rsidRPr="007221A8" w:rsidRDefault="009126FD" w:rsidP="00E52E29">
      <w:pPr>
        <w:pStyle w:val="afff8"/>
        <w:spacing w:line="400" w:lineRule="exact"/>
        <w:ind w:left="0" w:firstLineChars="200" w:firstLine="420"/>
        <w:jc w:val="left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>以及</w:t>
      </w:r>
      <w:r w:rsidR="00064BD7" w:rsidRPr="007221A8">
        <w:rPr>
          <w:rFonts w:asciiTheme="minorEastAsia" w:eastAsiaTheme="minorEastAsia" w:hAnsiTheme="minorEastAsia" w:cs="Times New Roman"/>
          <w:sz w:val="21"/>
        </w:rPr>
        <w:t>基于该</w:t>
      </w:r>
      <w:r w:rsidR="001974EF" w:rsidRPr="007221A8">
        <w:rPr>
          <w:rFonts w:asciiTheme="minorEastAsia" w:eastAsiaTheme="minorEastAsia" w:hAnsiTheme="minorEastAsia" w:cs="Times New Roman"/>
          <w:sz w:val="21"/>
        </w:rPr>
        <w:t>系统下</w:t>
      </w:r>
      <w:r w:rsidR="001974EF" w:rsidRPr="00AF211A">
        <w:rPr>
          <w:rFonts w:asciiTheme="minorEastAsia" w:eastAsiaTheme="minorEastAsia" w:hAnsiTheme="minorEastAsia" w:cs="Times New Roman"/>
          <w:sz w:val="21"/>
          <w:highlight w:val="yellow"/>
        </w:rPr>
        <w:t>智</w:t>
      </w:r>
      <w:r w:rsidR="00F15842" w:rsidRPr="00AF211A">
        <w:rPr>
          <w:rFonts w:asciiTheme="minorEastAsia" w:eastAsiaTheme="minorEastAsia" w:hAnsiTheme="minorEastAsia" w:cs="Times New Roman"/>
          <w:sz w:val="21"/>
          <w:highlight w:val="yellow"/>
        </w:rPr>
        <w:t>能</w:t>
      </w:r>
      <w:r w:rsidR="001E3E09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停车</w:t>
      </w:r>
      <w:r w:rsidRPr="007221A8">
        <w:rPr>
          <w:rFonts w:asciiTheme="minorEastAsia" w:eastAsiaTheme="minorEastAsia" w:hAnsiTheme="minorEastAsia" w:cs="Times New Roman"/>
          <w:sz w:val="21"/>
        </w:rPr>
        <w:t>场景的基本</w:t>
      </w:r>
      <w:r w:rsidR="00064BD7" w:rsidRPr="007221A8">
        <w:rPr>
          <w:rFonts w:asciiTheme="minorEastAsia" w:eastAsiaTheme="minorEastAsia" w:hAnsiTheme="minorEastAsia" w:cs="Times New Roman"/>
          <w:sz w:val="21"/>
        </w:rPr>
        <w:t>功能</w:t>
      </w:r>
      <w:r w:rsidRPr="007221A8">
        <w:rPr>
          <w:rFonts w:asciiTheme="minorEastAsia" w:eastAsiaTheme="minorEastAsia" w:hAnsiTheme="minorEastAsia" w:cs="Times New Roman"/>
          <w:sz w:val="21"/>
        </w:rPr>
        <w:t>。</w:t>
      </w:r>
    </w:p>
    <w:p w:rsidR="0048345F" w:rsidRPr="007221A8" w:rsidRDefault="0048345F" w:rsidP="00E52E29">
      <w:pPr>
        <w:pStyle w:val="afff8"/>
        <w:spacing w:line="400" w:lineRule="exact"/>
        <w:ind w:left="0" w:firstLineChars="200" w:firstLine="420"/>
        <w:jc w:val="left"/>
        <w:rPr>
          <w:rFonts w:asciiTheme="minorEastAsia" w:eastAsiaTheme="minorEastAsia" w:hAnsiTheme="minorEastAsia" w:cs="Times New Roman"/>
          <w:sz w:val="21"/>
        </w:rPr>
      </w:pPr>
    </w:p>
    <w:p w:rsidR="005F4500" w:rsidRPr="007221A8" w:rsidRDefault="00B37D3B" w:rsidP="00484DB3">
      <w:pPr>
        <w:pStyle w:val="21"/>
        <w:numPr>
          <w:ilvl w:val="0"/>
          <w:numId w:val="0"/>
        </w:numPr>
        <w:ind w:left="576" w:hanging="576"/>
        <w:rPr>
          <w:rFonts w:asciiTheme="minorEastAsia" w:hAnsiTheme="minorEastAsia" w:cs="Times New Roman"/>
          <w:sz w:val="21"/>
          <w:szCs w:val="21"/>
        </w:rPr>
      </w:pPr>
      <w:bookmarkStart w:id="4" w:name="_Toc484070867"/>
      <w:r w:rsidRPr="007221A8">
        <w:rPr>
          <w:rFonts w:asciiTheme="minorEastAsia" w:hAnsiTheme="minorEastAsia" w:cs="Times New Roman"/>
          <w:sz w:val="21"/>
          <w:szCs w:val="21"/>
        </w:rPr>
        <w:t>2.2 测试范围</w:t>
      </w:r>
      <w:bookmarkEnd w:id="4"/>
    </w:p>
    <w:p w:rsidR="00BD2030" w:rsidRDefault="00367EDA" w:rsidP="009D2A71">
      <w:pPr>
        <w:pStyle w:val="afff8"/>
        <w:spacing w:line="400" w:lineRule="exact"/>
        <w:ind w:left="0" w:firstLineChars="200" w:firstLine="420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>1、</w:t>
      </w:r>
      <w:r w:rsidR="007221A8"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车辆检测器</w:t>
      </w:r>
      <w:r w:rsidR="007221A8" w:rsidRPr="00AF211A">
        <w:rPr>
          <w:rFonts w:asciiTheme="minorEastAsia" w:eastAsiaTheme="minorEastAsia" w:hAnsiTheme="minorEastAsia" w:cs="Times New Roman"/>
          <w:sz w:val="21"/>
          <w:highlight w:val="yellow"/>
        </w:rPr>
        <w:t>&amp;</w:t>
      </w:r>
      <w:r w:rsidR="007221A8"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城市停车智能管理系统</w:t>
      </w:r>
      <w:r w:rsidR="00D62EE1" w:rsidRPr="007221A8">
        <w:rPr>
          <w:rFonts w:asciiTheme="minorEastAsia" w:eastAsiaTheme="minorEastAsia" w:hAnsiTheme="minorEastAsia" w:cs="Times New Roman"/>
          <w:sz w:val="21"/>
        </w:rPr>
        <w:t xml:space="preserve">与华为OceanConnect IoT </w:t>
      </w:r>
      <w:r w:rsidR="00AE6DA0" w:rsidRPr="007221A8">
        <w:rPr>
          <w:rFonts w:asciiTheme="minorEastAsia" w:eastAsiaTheme="minorEastAsia" w:hAnsiTheme="minorEastAsia" w:cs="Times New Roman" w:hint="eastAsia"/>
          <w:sz w:val="21"/>
        </w:rPr>
        <w:t>Platform</w:t>
      </w:r>
      <w:r w:rsidR="005465C8" w:rsidRPr="007221A8">
        <w:rPr>
          <w:rFonts w:asciiTheme="minorEastAsia" w:eastAsiaTheme="minorEastAsia" w:hAnsiTheme="minorEastAsia" w:cs="Times New Roman"/>
          <w:sz w:val="21"/>
        </w:rPr>
        <w:t>的</w:t>
      </w:r>
      <w:r w:rsidR="001B7F17" w:rsidRPr="007221A8">
        <w:rPr>
          <w:rFonts w:asciiTheme="minorEastAsia" w:eastAsiaTheme="minorEastAsia" w:hAnsiTheme="minorEastAsia" w:cs="Times New Roman" w:hint="eastAsia"/>
          <w:sz w:val="21"/>
        </w:rPr>
        <w:t>兼容性</w:t>
      </w:r>
    </w:p>
    <w:p w:rsidR="00140541" w:rsidRPr="007221A8" w:rsidRDefault="005465C8" w:rsidP="009D2A71">
      <w:pPr>
        <w:pStyle w:val="afff8"/>
        <w:spacing w:line="400" w:lineRule="exact"/>
        <w:ind w:left="0" w:firstLineChars="200" w:firstLine="420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>集成能力</w:t>
      </w:r>
      <w:r w:rsidR="00D7439E" w:rsidRPr="007221A8">
        <w:rPr>
          <w:rFonts w:asciiTheme="minorEastAsia" w:eastAsiaTheme="minorEastAsia" w:hAnsiTheme="minorEastAsia" w:cs="Times New Roman"/>
          <w:sz w:val="21"/>
        </w:rPr>
        <w:t>；</w:t>
      </w:r>
    </w:p>
    <w:p w:rsidR="00BD2030" w:rsidRDefault="00367EDA" w:rsidP="00BD2030">
      <w:pPr>
        <w:pStyle w:val="afff8"/>
        <w:spacing w:line="400" w:lineRule="exact"/>
        <w:ind w:left="0" w:firstLine="420"/>
        <w:rPr>
          <w:rFonts w:asciiTheme="minorEastAsia" w:eastAsiaTheme="minorEastAsia" w:hAnsiTheme="minorEastAsia" w:cs="Times New Roman"/>
          <w:sz w:val="21"/>
          <w:highlight w:val="yellow"/>
        </w:rPr>
      </w:pPr>
      <w:r w:rsidRPr="007221A8">
        <w:rPr>
          <w:rFonts w:asciiTheme="minorEastAsia" w:eastAsiaTheme="minorEastAsia" w:hAnsiTheme="minorEastAsia" w:cs="Times New Roman"/>
          <w:sz w:val="21"/>
        </w:rPr>
        <w:t>2、</w:t>
      </w:r>
      <w:r w:rsidR="006B4D1D" w:rsidRPr="00AF211A">
        <w:rPr>
          <w:rFonts w:asciiTheme="minorEastAsia" w:eastAsiaTheme="minorEastAsia" w:hAnsiTheme="minorEastAsia" w:cs="Times New Roman"/>
          <w:sz w:val="21"/>
          <w:highlight w:val="yellow"/>
        </w:rPr>
        <w:t>智能</w:t>
      </w:r>
      <w:r w:rsidR="006B4D1D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停车</w:t>
      </w:r>
      <w:r w:rsidR="00012318" w:rsidRPr="007221A8">
        <w:rPr>
          <w:rFonts w:asciiTheme="minorEastAsia" w:eastAsiaTheme="minorEastAsia" w:hAnsiTheme="minorEastAsia" w:cs="Times New Roman"/>
          <w:sz w:val="21"/>
        </w:rPr>
        <w:t>场景</w:t>
      </w:r>
      <w:r w:rsidR="00D31FDC" w:rsidRPr="007221A8">
        <w:rPr>
          <w:rFonts w:asciiTheme="minorEastAsia" w:eastAsiaTheme="minorEastAsia" w:hAnsiTheme="minorEastAsia" w:cs="Times New Roman"/>
          <w:sz w:val="21"/>
        </w:rPr>
        <w:t>基本</w:t>
      </w:r>
      <w:r w:rsidR="00D7439E" w:rsidRPr="007221A8">
        <w:rPr>
          <w:rFonts w:asciiTheme="minorEastAsia" w:eastAsiaTheme="minorEastAsia" w:hAnsiTheme="minorEastAsia" w:cs="Times New Roman"/>
          <w:sz w:val="21"/>
        </w:rPr>
        <w:t>业务</w:t>
      </w:r>
      <w:r w:rsidR="00D31FDC" w:rsidRPr="007221A8">
        <w:rPr>
          <w:rFonts w:asciiTheme="minorEastAsia" w:eastAsiaTheme="minorEastAsia" w:hAnsiTheme="minorEastAsia" w:cs="Times New Roman"/>
          <w:sz w:val="21"/>
        </w:rPr>
        <w:t>功能：</w:t>
      </w:r>
      <w:r w:rsidR="00D7439E" w:rsidRPr="00AF211A">
        <w:rPr>
          <w:rFonts w:asciiTheme="minorEastAsia" w:eastAsiaTheme="minorEastAsia" w:hAnsiTheme="minorEastAsia" w:cs="Times New Roman"/>
          <w:sz w:val="21"/>
          <w:highlight w:val="yellow"/>
        </w:rPr>
        <w:t>包括</w:t>
      </w:r>
      <w:r w:rsidR="00214AB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终端</w:t>
      </w:r>
      <w:r w:rsidR="00856961">
        <w:rPr>
          <w:rFonts w:asciiTheme="minorEastAsia" w:eastAsiaTheme="minorEastAsia" w:hAnsiTheme="minorEastAsia" w:cs="Times New Roman" w:hint="eastAsia"/>
          <w:sz w:val="21"/>
          <w:highlight w:val="yellow"/>
        </w:rPr>
        <w:t>接入</w:t>
      </w:r>
      <w:r w:rsidR="00856961">
        <w:rPr>
          <w:rFonts w:asciiTheme="minorEastAsia" w:eastAsiaTheme="minorEastAsia" w:hAnsiTheme="minorEastAsia" w:cs="Times New Roman"/>
          <w:sz w:val="21"/>
          <w:highlight w:val="yellow"/>
        </w:rPr>
        <w:t>平台</w:t>
      </w:r>
      <w:r w:rsidR="00D7439E" w:rsidRPr="00AF211A">
        <w:rPr>
          <w:rFonts w:asciiTheme="minorEastAsia" w:eastAsiaTheme="minorEastAsia" w:hAnsiTheme="minorEastAsia" w:cs="Times New Roman"/>
          <w:sz w:val="21"/>
          <w:highlight w:val="yellow"/>
        </w:rPr>
        <w:t>、</w:t>
      </w:r>
      <w:r w:rsidR="00214AB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终端</w:t>
      </w:r>
      <w:r w:rsidR="00D7439E" w:rsidRPr="00AF211A">
        <w:rPr>
          <w:rFonts w:asciiTheme="minorEastAsia" w:eastAsiaTheme="minorEastAsia" w:hAnsiTheme="minorEastAsia" w:cs="Times New Roman"/>
          <w:sz w:val="21"/>
          <w:highlight w:val="yellow"/>
        </w:rPr>
        <w:t>业务数据上报、</w:t>
      </w:r>
      <w:r w:rsidR="006B4D1D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终端事件触</w:t>
      </w:r>
    </w:p>
    <w:p w:rsidR="00367EDA" w:rsidRPr="007221A8" w:rsidRDefault="006B4D1D" w:rsidP="00BD2030">
      <w:pPr>
        <w:pStyle w:val="afff8"/>
        <w:spacing w:line="400" w:lineRule="exact"/>
        <w:ind w:left="0" w:firstLine="420"/>
        <w:rPr>
          <w:rFonts w:asciiTheme="minorEastAsia" w:eastAsiaTheme="minorEastAsia" w:hAnsiTheme="minorEastAsia" w:cs="Times New Roman"/>
          <w:sz w:val="21"/>
        </w:rPr>
      </w:pPr>
      <w:r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发</w:t>
      </w:r>
      <w:r w:rsidRPr="00AF211A">
        <w:rPr>
          <w:rFonts w:asciiTheme="minorEastAsia" w:eastAsiaTheme="minorEastAsia" w:hAnsiTheme="minorEastAsia" w:cs="Times New Roman"/>
          <w:sz w:val="21"/>
          <w:highlight w:val="yellow"/>
        </w:rPr>
        <w:t>上报</w:t>
      </w:r>
      <w:r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、</w:t>
      </w:r>
      <w:r w:rsidR="00214AB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终端</w:t>
      </w:r>
      <w:r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配置下发</w:t>
      </w:r>
      <w:r w:rsidR="00367EDA" w:rsidRPr="00AF211A">
        <w:rPr>
          <w:rFonts w:asciiTheme="minorEastAsia" w:eastAsiaTheme="minorEastAsia" w:hAnsiTheme="minorEastAsia" w:cs="Times New Roman"/>
          <w:sz w:val="21"/>
          <w:highlight w:val="yellow"/>
        </w:rPr>
        <w:t>；</w:t>
      </w:r>
    </w:p>
    <w:p w:rsidR="00BD2030" w:rsidRDefault="00367EDA" w:rsidP="00BD2030">
      <w:pPr>
        <w:pStyle w:val="afff8"/>
        <w:spacing w:line="400" w:lineRule="exact"/>
        <w:ind w:left="0" w:firstLine="420"/>
        <w:rPr>
          <w:rFonts w:asciiTheme="minorEastAsia" w:eastAsiaTheme="minorEastAsia" w:hAnsiTheme="minorEastAsia" w:cs="Times New Roman"/>
          <w:sz w:val="21"/>
          <w:highlight w:val="yellow"/>
        </w:rPr>
      </w:pPr>
      <w:r w:rsidRPr="007221A8">
        <w:rPr>
          <w:rFonts w:asciiTheme="minorEastAsia" w:eastAsiaTheme="minorEastAsia" w:hAnsiTheme="minorEastAsia" w:cs="Times New Roman"/>
          <w:sz w:val="21"/>
        </w:rPr>
        <w:t>3、</w:t>
      </w:r>
      <w:r w:rsidR="006B4D1D" w:rsidRPr="00AF211A">
        <w:rPr>
          <w:rFonts w:asciiTheme="minorEastAsia" w:eastAsiaTheme="minorEastAsia" w:hAnsiTheme="minorEastAsia" w:cs="Times New Roman"/>
          <w:sz w:val="21"/>
          <w:highlight w:val="yellow"/>
        </w:rPr>
        <w:t>智能</w:t>
      </w:r>
      <w:r w:rsidR="006B4D1D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停车</w:t>
      </w:r>
      <w:r w:rsidR="00012318" w:rsidRPr="007221A8">
        <w:rPr>
          <w:rFonts w:asciiTheme="minorEastAsia" w:eastAsiaTheme="minorEastAsia" w:hAnsiTheme="minorEastAsia" w:cs="Times New Roman"/>
          <w:sz w:val="21"/>
        </w:rPr>
        <w:t>场景</w:t>
      </w:r>
      <w:r w:rsidRPr="007221A8">
        <w:rPr>
          <w:rFonts w:asciiTheme="minorEastAsia" w:eastAsiaTheme="minorEastAsia" w:hAnsiTheme="minorEastAsia" w:cs="Times New Roman"/>
          <w:sz w:val="21"/>
        </w:rPr>
        <w:t>非功能性能力：</w:t>
      </w:r>
      <w:r w:rsidR="00381F79" w:rsidRPr="00AF211A">
        <w:rPr>
          <w:rFonts w:asciiTheme="minorEastAsia" w:eastAsiaTheme="minorEastAsia" w:hAnsiTheme="minorEastAsia" w:cs="Times New Roman"/>
          <w:sz w:val="21"/>
          <w:highlight w:val="yellow"/>
        </w:rPr>
        <w:t>可靠性（数据重传）</w:t>
      </w:r>
      <w:r w:rsidR="00EF6027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、稳定性</w:t>
      </w:r>
      <w:r w:rsidR="00EF6027" w:rsidRPr="00AF211A">
        <w:rPr>
          <w:rFonts w:asciiTheme="minorEastAsia" w:eastAsiaTheme="minorEastAsia" w:hAnsiTheme="minorEastAsia" w:cs="Times New Roman"/>
          <w:sz w:val="21"/>
          <w:highlight w:val="yellow"/>
        </w:rPr>
        <w:t>（</w:t>
      </w:r>
      <w:r w:rsidR="00EC27F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业务上</w:t>
      </w:r>
      <w:r w:rsidR="001951D4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/下</w:t>
      </w:r>
      <w:r w:rsidR="00EC27F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行丢包率测</w:t>
      </w:r>
    </w:p>
    <w:p w:rsidR="009A11E3" w:rsidRDefault="00EC27FC" w:rsidP="00BD2030">
      <w:pPr>
        <w:pStyle w:val="afff8"/>
        <w:spacing w:line="400" w:lineRule="exact"/>
        <w:ind w:left="0" w:firstLine="420"/>
        <w:rPr>
          <w:rFonts w:asciiTheme="minorEastAsia" w:eastAsiaTheme="minorEastAsia" w:hAnsiTheme="minorEastAsia" w:cs="Times New Roman"/>
          <w:sz w:val="21"/>
        </w:rPr>
      </w:pPr>
      <w:r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试</w:t>
      </w:r>
      <w:r w:rsidR="00EF6027" w:rsidRPr="00AF211A">
        <w:rPr>
          <w:rFonts w:asciiTheme="minorEastAsia" w:eastAsiaTheme="minorEastAsia" w:hAnsiTheme="minorEastAsia" w:cs="Times New Roman"/>
          <w:sz w:val="21"/>
          <w:highlight w:val="yellow"/>
        </w:rPr>
        <w:t>）</w:t>
      </w:r>
      <w:r w:rsidR="00214AB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、</w:t>
      </w:r>
      <w:r w:rsidR="00214ABC" w:rsidRPr="00AF211A">
        <w:rPr>
          <w:rFonts w:asciiTheme="minorEastAsia" w:eastAsiaTheme="minorEastAsia" w:hAnsiTheme="minorEastAsia" w:cs="Times New Roman"/>
          <w:sz w:val="21"/>
          <w:highlight w:val="yellow"/>
        </w:rPr>
        <w:t>可维护性（升级</w:t>
      </w:r>
      <w:r w:rsidR="00214AB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、</w:t>
      </w:r>
      <w:r w:rsidR="00214ABC" w:rsidRPr="00AF211A">
        <w:rPr>
          <w:rFonts w:asciiTheme="minorEastAsia" w:eastAsiaTheme="minorEastAsia" w:hAnsiTheme="minorEastAsia" w:cs="Times New Roman"/>
          <w:sz w:val="21"/>
          <w:highlight w:val="yellow"/>
        </w:rPr>
        <w:t>近端</w:t>
      </w:r>
      <w:r w:rsidR="001951D4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维护</w:t>
      </w:r>
      <w:r w:rsidR="00214ABC" w:rsidRPr="00AF211A">
        <w:rPr>
          <w:rFonts w:asciiTheme="minorEastAsia" w:eastAsiaTheme="minorEastAsia" w:hAnsiTheme="minorEastAsia" w:cs="Times New Roman"/>
          <w:sz w:val="21"/>
          <w:highlight w:val="yellow"/>
        </w:rPr>
        <w:t>、</w:t>
      </w:r>
      <w:r w:rsidR="00214AB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日志</w:t>
      </w:r>
      <w:r w:rsidR="00214ABC" w:rsidRPr="00AF211A">
        <w:rPr>
          <w:rFonts w:asciiTheme="minorEastAsia" w:eastAsiaTheme="minorEastAsia" w:hAnsiTheme="minorEastAsia" w:cs="Times New Roman"/>
          <w:sz w:val="21"/>
          <w:highlight w:val="yellow"/>
        </w:rPr>
        <w:t>获取）</w:t>
      </w:r>
      <w:r w:rsidR="00367EDA" w:rsidRPr="00AF211A">
        <w:rPr>
          <w:rFonts w:asciiTheme="minorEastAsia" w:eastAsiaTheme="minorEastAsia" w:hAnsiTheme="minorEastAsia" w:cs="Times New Roman"/>
          <w:sz w:val="21"/>
          <w:highlight w:val="yellow"/>
        </w:rPr>
        <w:t>。</w:t>
      </w:r>
    </w:p>
    <w:p w:rsidR="00DC5460" w:rsidRPr="007221A8" w:rsidRDefault="00DC5460" w:rsidP="00367EDA">
      <w:pPr>
        <w:pStyle w:val="afff8"/>
        <w:spacing w:line="400" w:lineRule="exact"/>
        <w:ind w:left="0" w:firstLine="0"/>
        <w:rPr>
          <w:rFonts w:asciiTheme="minorEastAsia" w:eastAsiaTheme="minorEastAsia" w:hAnsiTheme="minorEastAsia" w:cs="Times New Roman"/>
          <w:sz w:val="21"/>
        </w:rPr>
      </w:pPr>
    </w:p>
    <w:p w:rsidR="00DC5460" w:rsidRPr="00DC5460" w:rsidRDefault="00B37D3B" w:rsidP="00DC5460">
      <w:pPr>
        <w:pStyle w:val="21"/>
        <w:numPr>
          <w:ilvl w:val="0"/>
          <w:numId w:val="0"/>
        </w:numPr>
        <w:rPr>
          <w:rFonts w:asciiTheme="minorEastAsia" w:hAnsiTheme="minorEastAsia" w:cs="Times New Roman"/>
          <w:sz w:val="21"/>
          <w:szCs w:val="21"/>
        </w:rPr>
      </w:pPr>
      <w:bookmarkStart w:id="5" w:name="_Toc484070868"/>
      <w:r w:rsidRPr="007221A8">
        <w:rPr>
          <w:rFonts w:asciiTheme="minorEastAsia" w:hAnsiTheme="minorEastAsia" w:cs="Times New Roman"/>
          <w:sz w:val="21"/>
          <w:szCs w:val="21"/>
        </w:rPr>
        <w:t>2.3 项目参与人员</w:t>
      </w:r>
      <w:bookmarkEnd w:id="5"/>
    </w:p>
    <w:tbl>
      <w:tblPr>
        <w:tblW w:w="5039" w:type="pct"/>
        <w:tblInd w:w="-147" w:type="dxa"/>
        <w:tblLayout w:type="fixed"/>
        <w:tblLook w:val="04A0" w:firstRow="1" w:lastRow="0" w:firstColumn="1" w:lastColumn="0" w:noHBand="0" w:noVBand="1"/>
      </w:tblPr>
      <w:tblGrid>
        <w:gridCol w:w="1169"/>
        <w:gridCol w:w="2206"/>
        <w:gridCol w:w="2268"/>
        <w:gridCol w:w="2948"/>
      </w:tblGrid>
      <w:tr w:rsidR="000665CF" w:rsidRPr="007221A8" w:rsidTr="00945FDA">
        <w:trPr>
          <w:trHeight w:val="300"/>
        </w:trPr>
        <w:tc>
          <w:tcPr>
            <w:tcW w:w="6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9132EE" w:rsidRPr="007221A8" w:rsidRDefault="009132EE" w:rsidP="000632C6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厂家</w:t>
            </w:r>
          </w:p>
        </w:tc>
        <w:tc>
          <w:tcPr>
            <w:tcW w:w="1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:rsidR="009132EE" w:rsidRPr="007221A8" w:rsidRDefault="009132EE" w:rsidP="000632C6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角色</w:t>
            </w:r>
          </w:p>
        </w:tc>
        <w:tc>
          <w:tcPr>
            <w:tcW w:w="1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:rsidR="009132EE" w:rsidRPr="007221A8" w:rsidRDefault="009132EE" w:rsidP="000632C6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部门信息</w:t>
            </w:r>
          </w:p>
        </w:tc>
        <w:tc>
          <w:tcPr>
            <w:tcW w:w="17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:rsidR="009132EE" w:rsidRPr="007221A8" w:rsidRDefault="00420DDF" w:rsidP="000632C6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参与人</w:t>
            </w:r>
          </w:p>
        </w:tc>
      </w:tr>
      <w:tr w:rsidR="000665CF" w:rsidRPr="007221A8" w:rsidTr="00945FDA">
        <w:trPr>
          <w:trHeight w:val="300"/>
        </w:trPr>
        <w:tc>
          <w:tcPr>
            <w:tcW w:w="6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42D2" w:rsidRPr="00AF211A" w:rsidRDefault="002F42D2" w:rsidP="001974EF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华为</w:t>
            </w:r>
          </w:p>
        </w:tc>
        <w:tc>
          <w:tcPr>
            <w:tcW w:w="1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F42D2" w:rsidRPr="00AF211A" w:rsidRDefault="002F42D2" w:rsidP="001974EF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IoT solution Test Engineer</w:t>
            </w:r>
          </w:p>
        </w:tc>
        <w:tc>
          <w:tcPr>
            <w:tcW w:w="1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F42D2" w:rsidRPr="00AF211A" w:rsidRDefault="002F42D2" w:rsidP="001974EF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 xml:space="preserve">Huawei </w:t>
            </w:r>
            <w:r w:rsidR="00945FDA" w:rsidRPr="00945FD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OceanConnect</w:t>
            </w: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 xml:space="preserve"> Open Labs</w:t>
            </w:r>
          </w:p>
        </w:tc>
        <w:tc>
          <w:tcPr>
            <w:tcW w:w="17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F42D2" w:rsidRPr="00AF211A" w:rsidRDefault="00945FDA" w:rsidP="004A3089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 w:hint="eastAsia"/>
                <w:sz w:val="21"/>
                <w:highlight w:val="yellow"/>
              </w:rPr>
              <w:t>李志</w:t>
            </w:r>
          </w:p>
          <w:p w:rsidR="002F42D2" w:rsidRPr="00AF211A" w:rsidRDefault="00945FDA" w:rsidP="004A3089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945FD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lizhi58</w:t>
            </w:r>
            <w:r w:rsidR="002F42D2"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@huawei.com</w:t>
            </w:r>
          </w:p>
        </w:tc>
      </w:tr>
      <w:tr w:rsidR="000665CF" w:rsidRPr="007221A8" w:rsidTr="00945FDA">
        <w:trPr>
          <w:trHeight w:val="300"/>
        </w:trPr>
        <w:tc>
          <w:tcPr>
            <w:tcW w:w="6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4D1D" w:rsidRPr="00AF211A" w:rsidRDefault="006B4D1D" w:rsidP="006B4D1D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华为</w:t>
            </w:r>
          </w:p>
        </w:tc>
        <w:tc>
          <w:tcPr>
            <w:tcW w:w="1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4D1D" w:rsidRPr="00AF211A" w:rsidRDefault="006B4D1D" w:rsidP="006B4D1D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IoT solution Test Engineer</w:t>
            </w:r>
          </w:p>
        </w:tc>
        <w:tc>
          <w:tcPr>
            <w:tcW w:w="1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4D1D" w:rsidRPr="00AF211A" w:rsidRDefault="006B4D1D" w:rsidP="006B4D1D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 xml:space="preserve">Huawei </w:t>
            </w:r>
            <w:r w:rsidR="00945FDA" w:rsidRPr="00945FD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OceanConnect</w:t>
            </w: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 xml:space="preserve"> Open Labs</w:t>
            </w:r>
          </w:p>
        </w:tc>
        <w:tc>
          <w:tcPr>
            <w:tcW w:w="17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4D1D" w:rsidRPr="00AF211A" w:rsidRDefault="00945FDA" w:rsidP="006B4D1D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 w:hint="eastAsia"/>
                <w:sz w:val="21"/>
                <w:highlight w:val="yellow"/>
              </w:rPr>
              <w:t>宋</w:t>
            </w:r>
            <w:r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丹</w:t>
            </w:r>
          </w:p>
          <w:p w:rsidR="006B4D1D" w:rsidRPr="00AF211A" w:rsidRDefault="00945FDA" w:rsidP="006B4D1D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Songdan.songdan</w:t>
            </w:r>
            <w:r w:rsidR="006B4D1D"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@huawei.com</w:t>
            </w:r>
          </w:p>
        </w:tc>
      </w:tr>
      <w:tr w:rsidR="00945FDA" w:rsidRPr="007221A8" w:rsidTr="00945FDA">
        <w:trPr>
          <w:trHeight w:val="300"/>
        </w:trPr>
        <w:tc>
          <w:tcPr>
            <w:tcW w:w="6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45FDA" w:rsidRPr="00AF211A" w:rsidRDefault="00945FDA" w:rsidP="00945FDA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华为</w:t>
            </w:r>
          </w:p>
        </w:tc>
        <w:tc>
          <w:tcPr>
            <w:tcW w:w="1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FDA" w:rsidRPr="00AF211A" w:rsidRDefault="00945FDA" w:rsidP="00945FDA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IoT solution Test Engineer</w:t>
            </w:r>
          </w:p>
        </w:tc>
        <w:tc>
          <w:tcPr>
            <w:tcW w:w="1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FDA" w:rsidRPr="00AF211A" w:rsidRDefault="00945FDA" w:rsidP="00945FDA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 xml:space="preserve">Huawei </w:t>
            </w:r>
            <w:r w:rsidRPr="00945FD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OceanConnect</w:t>
            </w: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 xml:space="preserve"> Open Labs</w:t>
            </w:r>
          </w:p>
        </w:tc>
        <w:tc>
          <w:tcPr>
            <w:tcW w:w="17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FDA" w:rsidRPr="00AF211A" w:rsidRDefault="00945FDA" w:rsidP="00945FDA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 w:hint="eastAsia"/>
                <w:sz w:val="21"/>
                <w:highlight w:val="yellow"/>
              </w:rPr>
              <w:t>李</w:t>
            </w:r>
            <w:r w:rsidR="001470C7">
              <w:rPr>
                <w:rFonts w:asciiTheme="minorEastAsia" w:eastAsiaTheme="minorEastAsia" w:hAnsiTheme="minorEastAsia" w:cs="Times New Roman" w:hint="eastAsia"/>
                <w:sz w:val="21"/>
                <w:highlight w:val="yellow"/>
              </w:rPr>
              <w:t>子</w:t>
            </w:r>
            <w:r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胜</w:t>
            </w:r>
          </w:p>
          <w:p w:rsidR="00945FDA" w:rsidRPr="00AF211A" w:rsidRDefault="00945FDA" w:rsidP="00945FDA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945FD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lizisheng@huawei.com</w:t>
            </w:r>
          </w:p>
        </w:tc>
      </w:tr>
      <w:tr w:rsidR="00945FDA" w:rsidRPr="007221A8" w:rsidTr="00945FDA">
        <w:trPr>
          <w:trHeight w:val="300"/>
        </w:trPr>
        <w:tc>
          <w:tcPr>
            <w:tcW w:w="6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5FDA" w:rsidRPr="00AF211A" w:rsidRDefault="00945FDA" w:rsidP="00945FDA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 w:hint="eastAsia"/>
                <w:sz w:val="21"/>
                <w:highlight w:val="yellow"/>
              </w:rPr>
              <w:t>X</w:t>
            </w:r>
            <w:r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XX</w:t>
            </w:r>
          </w:p>
        </w:tc>
        <w:tc>
          <w:tcPr>
            <w:tcW w:w="12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45FDA" w:rsidRPr="00AF211A" w:rsidRDefault="00945FDA" w:rsidP="00945FDA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微软雅黑" w:hint="eastAsia"/>
                <w:color w:val="000000"/>
                <w:sz w:val="21"/>
                <w:highlight w:val="yellow"/>
                <w:shd w:val="clear" w:color="auto" w:fill="FFFFFF"/>
              </w:rPr>
              <w:t>技术支持工程师</w:t>
            </w:r>
          </w:p>
        </w:tc>
        <w:tc>
          <w:tcPr>
            <w:tcW w:w="1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45FDA" w:rsidRPr="00AF211A" w:rsidRDefault="00945FDA" w:rsidP="00945FDA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微软雅黑" w:hint="eastAsia"/>
                <w:color w:val="000000"/>
                <w:sz w:val="21"/>
                <w:highlight w:val="yellow"/>
                <w:shd w:val="clear" w:color="auto" w:fill="FFFFFF"/>
              </w:rPr>
              <w:t>技术支持部</w:t>
            </w:r>
          </w:p>
        </w:tc>
        <w:tc>
          <w:tcPr>
            <w:tcW w:w="1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45FDA" w:rsidRPr="00AF211A" w:rsidRDefault="00945FDA" w:rsidP="00945FDA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 w:hint="eastAsia"/>
                <w:sz w:val="21"/>
                <w:highlight w:val="yellow"/>
              </w:rPr>
              <w:t>XX</w:t>
            </w:r>
          </w:p>
          <w:p w:rsidR="00945FDA" w:rsidRPr="00AF211A" w:rsidRDefault="00945FDA" w:rsidP="00945FDA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 w:hint="eastAsia"/>
                <w:sz w:val="21"/>
                <w:highlight w:val="yellow"/>
              </w:rPr>
              <w:t>邮箱</w:t>
            </w:r>
          </w:p>
        </w:tc>
      </w:tr>
    </w:tbl>
    <w:p w:rsidR="00542A20" w:rsidRPr="0080621D" w:rsidRDefault="000E677F" w:rsidP="007C273C">
      <w:pPr>
        <w:pStyle w:val="1"/>
        <w:numPr>
          <w:ilvl w:val="0"/>
          <w:numId w:val="0"/>
        </w:numPr>
        <w:spacing w:beforeLines="200" w:before="480" w:afterLines="200" w:after="480"/>
        <w:rPr>
          <w:rFonts w:asciiTheme="minorEastAsia" w:eastAsiaTheme="minorEastAsia" w:hAnsiTheme="minorEastAsia" w:cs="Times New Roman"/>
          <w:sz w:val="24"/>
          <w:szCs w:val="21"/>
          <w:lang w:eastAsia="zh-CN"/>
        </w:rPr>
      </w:pPr>
      <w:bookmarkStart w:id="6" w:name="_Toc484070869"/>
      <w:r w:rsidRPr="0080621D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lastRenderedPageBreak/>
        <w:t>3</w:t>
      </w:r>
      <w:r w:rsidR="002F2EA6" w:rsidRPr="0080621D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t>测试环境组网</w:t>
      </w:r>
      <w:bookmarkEnd w:id="6"/>
    </w:p>
    <w:p w:rsidR="00615155" w:rsidRPr="007221A8" w:rsidRDefault="00B37D3B" w:rsidP="00B2227D">
      <w:pPr>
        <w:pStyle w:val="21"/>
        <w:numPr>
          <w:ilvl w:val="0"/>
          <w:numId w:val="0"/>
        </w:numPr>
        <w:rPr>
          <w:rFonts w:asciiTheme="minorEastAsia" w:hAnsiTheme="minorEastAsia" w:cs="Times New Roman"/>
          <w:sz w:val="21"/>
          <w:szCs w:val="21"/>
        </w:rPr>
      </w:pPr>
      <w:bookmarkStart w:id="7" w:name="_Toc484070870"/>
      <w:r w:rsidRPr="007221A8">
        <w:rPr>
          <w:rFonts w:asciiTheme="minorEastAsia" w:hAnsiTheme="minorEastAsia" w:cs="Times New Roman"/>
          <w:sz w:val="21"/>
          <w:szCs w:val="21"/>
        </w:rPr>
        <w:t xml:space="preserve">3.1 </w:t>
      </w:r>
      <w:r w:rsidRPr="00AF211A">
        <w:rPr>
          <w:rFonts w:asciiTheme="minorEastAsia" w:hAnsiTheme="minorEastAsia" w:cs="Times New Roman"/>
          <w:sz w:val="21"/>
          <w:szCs w:val="21"/>
          <w:highlight w:val="yellow"/>
        </w:rPr>
        <w:t>实验室组网</w:t>
      </w:r>
      <w:bookmarkEnd w:id="7"/>
    </w:p>
    <w:p w:rsidR="00AB7986" w:rsidRPr="007221A8" w:rsidRDefault="00345C07" w:rsidP="000665CF">
      <w:pPr>
        <w:ind w:firstLineChars="342" w:firstLine="752"/>
        <w:rPr>
          <w:rFonts w:asciiTheme="minorEastAsia" w:eastAsiaTheme="minorEastAsia" w:hAnsiTheme="minorEastAsia" w:cs="Times New Roman"/>
          <w:b/>
          <w:sz w:val="21"/>
        </w:rPr>
      </w:pPr>
      <w:r>
        <w:rPr>
          <w:noProof/>
        </w:rPr>
        <w:drawing>
          <wp:inline distT="0" distB="0" distL="0" distR="0" wp14:anchorId="2E5EBC4F" wp14:editId="036AF4C0">
            <wp:extent cx="5009543" cy="2946400"/>
            <wp:effectExtent l="0" t="0" r="0" b="0"/>
            <wp:docPr id="146" name="图片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18168" cy="2951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30A3" w:rsidRPr="007221A8" w:rsidRDefault="00B37D3B" w:rsidP="00B2227D">
      <w:pPr>
        <w:pStyle w:val="21"/>
        <w:numPr>
          <w:ilvl w:val="0"/>
          <w:numId w:val="0"/>
        </w:numPr>
        <w:rPr>
          <w:rFonts w:asciiTheme="minorEastAsia" w:hAnsiTheme="minorEastAsia" w:cs="Times New Roman"/>
          <w:sz w:val="21"/>
          <w:szCs w:val="21"/>
        </w:rPr>
      </w:pPr>
      <w:bookmarkStart w:id="8" w:name="_Toc484070871"/>
      <w:r w:rsidRPr="007221A8">
        <w:rPr>
          <w:rFonts w:asciiTheme="minorEastAsia" w:hAnsiTheme="minorEastAsia" w:cs="Times New Roman"/>
          <w:sz w:val="21"/>
          <w:szCs w:val="21"/>
        </w:rPr>
        <w:t>3.2 软件版本</w:t>
      </w:r>
      <w:bookmarkEnd w:id="8"/>
    </w:p>
    <w:tbl>
      <w:tblPr>
        <w:tblW w:w="4748" w:type="pct"/>
        <w:tblInd w:w="-150" w:type="dxa"/>
        <w:tblLook w:val="0000" w:firstRow="0" w:lastRow="0" w:firstColumn="0" w:lastColumn="0" w:noHBand="0" w:noVBand="0"/>
      </w:tblPr>
      <w:tblGrid>
        <w:gridCol w:w="517"/>
        <w:gridCol w:w="1548"/>
        <w:gridCol w:w="4311"/>
        <w:gridCol w:w="1719"/>
      </w:tblGrid>
      <w:tr w:rsidR="002C5062" w:rsidRPr="007221A8" w:rsidTr="004E5F4A">
        <w:trPr>
          <w:trHeight w:val="558"/>
        </w:trPr>
        <w:tc>
          <w:tcPr>
            <w:tcW w:w="31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</w:tcPr>
          <w:p w:rsidR="002C5062" w:rsidRPr="007221A8" w:rsidRDefault="002C506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序号</w:t>
            </w:r>
          </w:p>
        </w:tc>
        <w:tc>
          <w:tcPr>
            <w:tcW w:w="9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</w:tcPr>
          <w:p w:rsidR="002C5062" w:rsidRPr="007221A8" w:rsidRDefault="002C506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配套产品名称</w:t>
            </w:r>
          </w:p>
        </w:tc>
        <w:tc>
          <w:tcPr>
            <w:tcW w:w="26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</w:tcPr>
          <w:p w:rsidR="002C5062" w:rsidRPr="007221A8" w:rsidRDefault="002C5062" w:rsidP="00AD5A3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版本/频段</w:t>
            </w:r>
          </w:p>
        </w:tc>
        <w:tc>
          <w:tcPr>
            <w:tcW w:w="106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</w:tcPr>
          <w:p w:rsidR="002C5062" w:rsidRPr="007221A8" w:rsidRDefault="002C506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厂商</w:t>
            </w:r>
          </w:p>
        </w:tc>
      </w:tr>
      <w:tr w:rsidR="002C5062" w:rsidRPr="007221A8" w:rsidTr="004E5F4A">
        <w:trPr>
          <w:trHeight w:val="626"/>
        </w:trPr>
        <w:tc>
          <w:tcPr>
            <w:tcW w:w="31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2C5062" w:rsidRPr="007221A8" w:rsidRDefault="002C5062" w:rsidP="00DE783F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1</w:t>
            </w:r>
          </w:p>
        </w:tc>
        <w:tc>
          <w:tcPr>
            <w:tcW w:w="956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2C5062" w:rsidRPr="007221A8" w:rsidRDefault="002C5062" w:rsidP="00AE6DA0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 xml:space="preserve">IoM Platform </w:t>
            </w:r>
          </w:p>
        </w:tc>
        <w:tc>
          <w:tcPr>
            <w:tcW w:w="26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2C5062" w:rsidRPr="007221A8" w:rsidRDefault="008F14AA" w:rsidP="008F14AA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</w:pPr>
            <w:r w:rsidRPr="00AD784F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Huawei OceanConnect IoT Platform R19</w:t>
            </w:r>
          </w:p>
        </w:tc>
        <w:tc>
          <w:tcPr>
            <w:tcW w:w="1062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2C5062" w:rsidRPr="007221A8" w:rsidRDefault="002C5062" w:rsidP="000665CF">
            <w:pPr>
              <w:pStyle w:val="afffa"/>
              <w:spacing w:line="276" w:lineRule="auto"/>
              <w:jc w:val="center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华为</w:t>
            </w:r>
          </w:p>
        </w:tc>
      </w:tr>
      <w:tr w:rsidR="002C5062" w:rsidRPr="007221A8" w:rsidTr="004E5F4A">
        <w:trPr>
          <w:trHeight w:val="435"/>
        </w:trPr>
        <w:tc>
          <w:tcPr>
            <w:tcW w:w="319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2C5062" w:rsidRPr="009C1C8F" w:rsidRDefault="004E5F4A" w:rsidP="007221A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  <w:t>2</w:t>
            </w:r>
          </w:p>
        </w:tc>
        <w:tc>
          <w:tcPr>
            <w:tcW w:w="956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2C5062" w:rsidRPr="009C1C8F" w:rsidRDefault="002C5062" w:rsidP="007221A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  <w:lang w:eastAsia="zh-CN"/>
              </w:rPr>
            </w:pPr>
            <w:r w:rsidRPr="009C1C8F">
              <w:rPr>
                <w:rFonts w:asciiTheme="minorEastAsia" w:eastAsiaTheme="minorEastAsia" w:hAnsiTheme="minorEastAsia" w:cs="微软雅黑" w:hint="eastAsia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车辆检测器</w:t>
            </w:r>
          </w:p>
        </w:tc>
        <w:tc>
          <w:tcPr>
            <w:tcW w:w="2663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2C5062" w:rsidRPr="009C1C8F" w:rsidRDefault="004E5F4A" w:rsidP="007221A8">
            <w:pPr>
              <w:pStyle w:val="af9"/>
              <w:ind w:firstLine="0"/>
              <w:jc w:val="left"/>
              <w:rPr>
                <w:rFonts w:asciiTheme="minorEastAsia" w:eastAsiaTheme="minorEastAsia" w:hAnsiTheme="minorEastAsia"/>
                <w:color w:val="000000"/>
                <w:sz w:val="21"/>
                <w:szCs w:val="21"/>
                <w:highlight w:val="yellow"/>
                <w:lang w:eastAsia="en-US"/>
              </w:rPr>
            </w:pPr>
            <w:r>
              <w:rPr>
                <w:rFonts w:asciiTheme="minorEastAsia" w:eastAsiaTheme="minorEastAsia" w:hAnsiTheme="minorEastAsia"/>
                <w:color w:val="000000"/>
                <w:sz w:val="21"/>
                <w:szCs w:val="21"/>
                <w:highlight w:val="yellow"/>
                <w:lang w:eastAsia="en-US"/>
              </w:rPr>
              <w:t>xxx</w:t>
            </w:r>
          </w:p>
        </w:tc>
        <w:tc>
          <w:tcPr>
            <w:tcW w:w="1062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2C5062" w:rsidRPr="009C1C8F" w:rsidRDefault="004E5F4A" w:rsidP="000665CF">
            <w:pPr>
              <w:pStyle w:val="af9"/>
              <w:shd w:val="clear" w:color="auto" w:fill="FFFFFF"/>
              <w:ind w:left="360" w:hanging="360"/>
              <w:jc w:val="center"/>
              <w:rPr>
                <w:rFonts w:asciiTheme="minorEastAsia" w:eastAsiaTheme="minorEastAsia" w:hAnsiTheme="minorEastAsia" w:cs="微软雅黑"/>
                <w:color w:val="000000"/>
                <w:sz w:val="21"/>
                <w:szCs w:val="21"/>
                <w:highlight w:val="yellow"/>
                <w:shd w:val="clear" w:color="auto" w:fill="FFFFFF"/>
              </w:rPr>
            </w:pPr>
            <w:r>
              <w:rPr>
                <w:rFonts w:asciiTheme="minorEastAsia" w:eastAsiaTheme="minorEastAsia" w:hAnsiTheme="minorEastAsia" w:cs="微软雅黑" w:hint="eastAsia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xxx</w:t>
            </w:r>
            <w:r w:rsidR="002C5062" w:rsidRPr="009C1C8F">
              <w:rPr>
                <w:rFonts w:asciiTheme="minorEastAsia" w:eastAsiaTheme="minorEastAsia" w:hAnsiTheme="minorEastAsia" w:cs="微软雅黑" w:hint="eastAsia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公司</w:t>
            </w:r>
          </w:p>
        </w:tc>
      </w:tr>
      <w:tr w:rsidR="002C5062" w:rsidRPr="007221A8" w:rsidTr="004E5F4A">
        <w:trPr>
          <w:trHeight w:val="816"/>
        </w:trPr>
        <w:tc>
          <w:tcPr>
            <w:tcW w:w="3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5062" w:rsidRPr="009C1C8F" w:rsidRDefault="004E5F4A" w:rsidP="007221A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  <w:t>3</w:t>
            </w:r>
          </w:p>
        </w:tc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5062" w:rsidRPr="009C1C8F" w:rsidRDefault="002C5062" w:rsidP="007221A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  <w:lang w:eastAsia="zh-CN"/>
              </w:rPr>
            </w:pPr>
            <w:r w:rsidRPr="009C1C8F">
              <w:rPr>
                <w:rFonts w:asciiTheme="minorEastAsia" w:eastAsiaTheme="minorEastAsia" w:hAnsiTheme="minorEastAsia" w:cs="微软雅黑" w:hint="eastAsia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城市停车智能管理系统</w:t>
            </w:r>
          </w:p>
        </w:tc>
        <w:tc>
          <w:tcPr>
            <w:tcW w:w="2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5062" w:rsidRPr="009C1C8F" w:rsidRDefault="004E5F4A" w:rsidP="007221A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  <w:t>xxx</w:t>
            </w:r>
          </w:p>
        </w:tc>
        <w:tc>
          <w:tcPr>
            <w:tcW w:w="10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5062" w:rsidRPr="009C1C8F" w:rsidRDefault="004E5F4A" w:rsidP="004E5F4A">
            <w:pPr>
              <w:pStyle w:val="af9"/>
              <w:shd w:val="clear" w:color="auto" w:fill="FFFFFF"/>
              <w:ind w:left="360" w:hanging="360"/>
              <w:jc w:val="center"/>
              <w:rPr>
                <w:rFonts w:asciiTheme="minorEastAsia" w:eastAsiaTheme="minorEastAsia" w:hAnsiTheme="minorEastAsia" w:cs="微软雅黑"/>
                <w:color w:val="000000"/>
                <w:sz w:val="21"/>
                <w:szCs w:val="21"/>
                <w:highlight w:val="yellow"/>
                <w:shd w:val="clear" w:color="auto" w:fill="FFFFFF"/>
              </w:rPr>
            </w:pPr>
            <w:r>
              <w:rPr>
                <w:rFonts w:asciiTheme="minorEastAsia" w:eastAsiaTheme="minorEastAsia" w:hAnsiTheme="minorEastAsia" w:cs="微软雅黑" w:hint="eastAsia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x</w:t>
            </w:r>
            <w:r>
              <w:rPr>
                <w:rFonts w:asciiTheme="minorEastAsia" w:eastAsiaTheme="minorEastAsia" w:hAnsiTheme="minorEastAsia" w:cs="微软雅黑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xx</w:t>
            </w:r>
            <w:r w:rsidR="002C5062" w:rsidRPr="009C1C8F">
              <w:rPr>
                <w:rFonts w:asciiTheme="minorEastAsia" w:eastAsiaTheme="minorEastAsia" w:hAnsiTheme="minorEastAsia" w:cs="微软雅黑" w:hint="eastAsia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公司</w:t>
            </w:r>
          </w:p>
        </w:tc>
      </w:tr>
    </w:tbl>
    <w:p w:rsidR="008A0D04" w:rsidRPr="0080621D" w:rsidRDefault="000E677F" w:rsidP="007C273C">
      <w:pPr>
        <w:pStyle w:val="1"/>
        <w:numPr>
          <w:ilvl w:val="0"/>
          <w:numId w:val="0"/>
        </w:numPr>
        <w:spacing w:beforeLines="200" w:before="480" w:afterLines="200" w:after="480"/>
        <w:rPr>
          <w:rFonts w:asciiTheme="minorEastAsia" w:eastAsiaTheme="minorEastAsia" w:hAnsiTheme="minorEastAsia" w:cs="Times New Roman"/>
          <w:sz w:val="24"/>
          <w:szCs w:val="21"/>
          <w:lang w:eastAsia="zh-CN"/>
        </w:rPr>
      </w:pPr>
      <w:bookmarkStart w:id="9" w:name="_Toc484070872"/>
      <w:r w:rsidRPr="0080621D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t>4</w:t>
      </w:r>
      <w:r w:rsidR="00085E48" w:rsidRPr="0080621D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t>测试用例结果</w:t>
      </w:r>
      <w:bookmarkEnd w:id="9"/>
    </w:p>
    <w:p w:rsidR="00E95C32" w:rsidRPr="007221A8" w:rsidRDefault="00B37D3B" w:rsidP="00B2227D">
      <w:pPr>
        <w:pStyle w:val="21"/>
        <w:numPr>
          <w:ilvl w:val="0"/>
          <w:numId w:val="0"/>
        </w:numPr>
        <w:rPr>
          <w:rFonts w:asciiTheme="minorEastAsia" w:hAnsiTheme="minorEastAsia" w:cs="Times New Roman"/>
          <w:sz w:val="21"/>
          <w:szCs w:val="21"/>
        </w:rPr>
      </w:pPr>
      <w:bookmarkStart w:id="10" w:name="_Toc484070873"/>
      <w:r w:rsidRPr="007221A8">
        <w:rPr>
          <w:rFonts w:asciiTheme="minorEastAsia" w:hAnsiTheme="minorEastAsia" w:cs="Times New Roman"/>
          <w:sz w:val="21"/>
          <w:szCs w:val="21"/>
        </w:rPr>
        <w:t>4.1 用例测试结果总览</w:t>
      </w:r>
      <w:bookmarkEnd w:id="10"/>
    </w:p>
    <w:tbl>
      <w:tblPr>
        <w:tblW w:w="5000" w:type="pct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49"/>
        <w:gridCol w:w="1984"/>
        <w:gridCol w:w="2249"/>
        <w:gridCol w:w="2249"/>
      </w:tblGrid>
      <w:tr w:rsidR="00E95C32" w:rsidRPr="007221A8" w:rsidTr="00E2281E">
        <w:trPr>
          <w:trHeight w:val="300"/>
          <w:jc w:val="center"/>
        </w:trPr>
        <w:tc>
          <w:tcPr>
            <w:tcW w:w="11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tcMar>
              <w:top w:w="0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E95C32" w:rsidRPr="007221A8" w:rsidRDefault="00E95C3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Total</w:t>
            </w:r>
          </w:p>
        </w:tc>
        <w:tc>
          <w:tcPr>
            <w:tcW w:w="11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E95C32" w:rsidRPr="007221A8" w:rsidRDefault="00E95C3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Pass</w:t>
            </w:r>
          </w:p>
        </w:tc>
        <w:tc>
          <w:tcPr>
            <w:tcW w:w="13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E95C32" w:rsidRPr="007221A8" w:rsidRDefault="00E95C3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-300"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Failed</w:t>
            </w:r>
          </w:p>
        </w:tc>
        <w:tc>
          <w:tcPr>
            <w:tcW w:w="13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E95C32" w:rsidRPr="007221A8" w:rsidRDefault="00E95C3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Block</w:t>
            </w:r>
          </w:p>
        </w:tc>
      </w:tr>
      <w:tr w:rsidR="00E95C32" w:rsidRPr="007221A8" w:rsidTr="00E2281E">
        <w:trPr>
          <w:trHeight w:val="300"/>
          <w:jc w:val="center"/>
        </w:trPr>
        <w:tc>
          <w:tcPr>
            <w:tcW w:w="11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E95C32" w:rsidRPr="00785B4F" w:rsidRDefault="00677BFA" w:rsidP="00A21A79">
            <w:pPr>
              <w:ind w:firstLine="0"/>
              <w:jc w:val="center"/>
              <w:rPr>
                <w:rFonts w:asciiTheme="minorEastAsia" w:eastAsiaTheme="minorEastAsia" w:hAnsiTheme="minorEastAsia" w:cs="Times New Roman"/>
                <w:sz w:val="21"/>
              </w:rPr>
            </w:pPr>
            <w:r>
              <w:rPr>
                <w:rFonts w:asciiTheme="minorEastAsia" w:eastAsiaTheme="minorEastAsia" w:hAnsiTheme="minorEastAsia" w:cs="Times New Roman"/>
                <w:color w:val="000000" w:themeColor="text1"/>
                <w:sz w:val="21"/>
              </w:rPr>
              <w:t>15</w:t>
            </w:r>
          </w:p>
        </w:tc>
        <w:tc>
          <w:tcPr>
            <w:tcW w:w="11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E95C32" w:rsidRPr="00785B4F" w:rsidRDefault="00677BFA" w:rsidP="0071391B">
            <w:pPr>
              <w:ind w:firstLine="0"/>
              <w:jc w:val="center"/>
              <w:rPr>
                <w:rFonts w:asciiTheme="minorEastAsia" w:eastAsiaTheme="minorEastAsia" w:hAnsiTheme="minorEastAsia" w:cs="Times New Roman"/>
                <w:sz w:val="21"/>
              </w:rPr>
            </w:pPr>
            <w:r>
              <w:rPr>
                <w:rFonts w:asciiTheme="minorEastAsia" w:eastAsiaTheme="minorEastAsia" w:hAnsiTheme="minorEastAsia" w:cs="Times New Roman"/>
                <w:color w:val="000000" w:themeColor="text1"/>
                <w:sz w:val="21"/>
              </w:rPr>
              <w:t>1</w:t>
            </w:r>
            <w:r w:rsidR="0071391B">
              <w:rPr>
                <w:rFonts w:asciiTheme="minorEastAsia" w:eastAsiaTheme="minorEastAsia" w:hAnsiTheme="minorEastAsia" w:cs="Times New Roman"/>
                <w:color w:val="000000" w:themeColor="text1"/>
                <w:sz w:val="21"/>
              </w:rPr>
              <w:t>5</w:t>
            </w:r>
          </w:p>
        </w:tc>
        <w:tc>
          <w:tcPr>
            <w:tcW w:w="1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E95C32" w:rsidRPr="00785B4F" w:rsidRDefault="00677BFA" w:rsidP="00677BFA">
            <w:pPr>
              <w:ind w:firstLine="0"/>
              <w:rPr>
                <w:rFonts w:asciiTheme="minorEastAsia" w:eastAsiaTheme="minorEastAsia" w:hAnsiTheme="minorEastAsia" w:cs="Times New Roman"/>
                <w:sz w:val="21"/>
              </w:rPr>
            </w:pPr>
            <w:r>
              <w:rPr>
                <w:rFonts w:asciiTheme="minorEastAsia" w:eastAsiaTheme="minorEastAsia" w:hAnsiTheme="minorEastAsia" w:cs="Times New Roman" w:hint="eastAsia"/>
                <w:sz w:val="21"/>
              </w:rPr>
              <w:t xml:space="preserve"> </w:t>
            </w:r>
            <w:r>
              <w:rPr>
                <w:rFonts w:asciiTheme="minorEastAsia" w:eastAsiaTheme="minorEastAsia" w:hAnsiTheme="minorEastAsia" w:cs="Times New Roman"/>
                <w:sz w:val="21"/>
              </w:rPr>
              <w:t xml:space="preserve">       0</w:t>
            </w:r>
          </w:p>
        </w:tc>
        <w:tc>
          <w:tcPr>
            <w:tcW w:w="1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95C32" w:rsidRPr="00785B4F" w:rsidRDefault="0071391B" w:rsidP="000B2730">
            <w:pPr>
              <w:rPr>
                <w:rFonts w:asciiTheme="minorEastAsia" w:eastAsiaTheme="minorEastAsia" w:hAnsiTheme="minorEastAsia" w:cs="Times New Roman"/>
                <w:sz w:val="21"/>
              </w:rPr>
            </w:pPr>
            <w:r>
              <w:rPr>
                <w:rFonts w:asciiTheme="minorEastAsia" w:eastAsiaTheme="minorEastAsia" w:hAnsiTheme="minorEastAsia" w:cs="Times New Roman"/>
                <w:sz w:val="21"/>
              </w:rPr>
              <w:t>0</w:t>
            </w:r>
          </w:p>
        </w:tc>
      </w:tr>
    </w:tbl>
    <w:p w:rsidR="00E95C32" w:rsidRPr="007221A8" w:rsidRDefault="00B37D3B" w:rsidP="00B2227D">
      <w:pPr>
        <w:pStyle w:val="21"/>
        <w:numPr>
          <w:ilvl w:val="0"/>
          <w:numId w:val="0"/>
        </w:numPr>
        <w:rPr>
          <w:rFonts w:asciiTheme="minorEastAsia" w:hAnsiTheme="minorEastAsia" w:cs="Times New Roman"/>
          <w:sz w:val="21"/>
          <w:szCs w:val="21"/>
        </w:rPr>
      </w:pPr>
      <w:bookmarkStart w:id="11" w:name="_Toc484070874"/>
      <w:r w:rsidRPr="007221A8">
        <w:rPr>
          <w:rFonts w:asciiTheme="minorEastAsia" w:hAnsiTheme="minorEastAsia" w:cs="Times New Roman"/>
          <w:sz w:val="21"/>
          <w:szCs w:val="21"/>
        </w:rPr>
        <w:t xml:space="preserve">4.2 </w:t>
      </w:r>
      <w:r w:rsidR="001B1E60" w:rsidRPr="007221A8">
        <w:rPr>
          <w:rFonts w:asciiTheme="minorEastAsia" w:hAnsiTheme="minorEastAsia" w:cs="Times New Roman"/>
          <w:sz w:val="21"/>
          <w:szCs w:val="21"/>
        </w:rPr>
        <w:t>Test</w:t>
      </w:r>
      <w:r w:rsidRPr="007221A8">
        <w:rPr>
          <w:rFonts w:asciiTheme="minorEastAsia" w:hAnsiTheme="minorEastAsia" w:cs="Times New Roman"/>
          <w:sz w:val="21"/>
          <w:szCs w:val="21"/>
        </w:rPr>
        <w:t xml:space="preserve"> Case及测试结果</w:t>
      </w:r>
      <w:bookmarkEnd w:id="11"/>
    </w:p>
    <w:p w:rsidR="001A5231" w:rsidRDefault="001A5231" w:rsidP="001A5231">
      <w:pPr>
        <w:ind w:firstLine="0"/>
        <w:rPr>
          <w:rFonts w:asciiTheme="minorEastAsia" w:eastAsiaTheme="minorEastAsia" w:hAnsiTheme="minorEastAsia"/>
          <w:i/>
          <w:color w:val="4F81BD" w:themeColor="accent1"/>
          <w:sz w:val="21"/>
        </w:rPr>
      </w:pPr>
      <w:r w:rsidRPr="007221A8">
        <w:rPr>
          <w:rFonts w:asciiTheme="minorEastAsia" w:eastAsiaTheme="minorEastAsia" w:hAnsiTheme="minorEastAsia" w:hint="eastAsia"/>
          <w:sz w:val="21"/>
        </w:rPr>
        <w:t>如下</w:t>
      </w:r>
      <w:r w:rsidRPr="007221A8">
        <w:rPr>
          <w:rFonts w:asciiTheme="minorEastAsia" w:eastAsiaTheme="minorEastAsia" w:hAnsiTheme="minorEastAsia"/>
          <w:sz w:val="21"/>
        </w:rPr>
        <w:t>为</w:t>
      </w:r>
      <w:r w:rsidRPr="007221A8">
        <w:rPr>
          <w:rFonts w:asciiTheme="minorEastAsia" w:eastAsiaTheme="minorEastAsia" w:hAnsiTheme="minorEastAsia" w:hint="eastAsia"/>
          <w:sz w:val="21"/>
        </w:rPr>
        <w:t>基于</w:t>
      </w:r>
      <w:r w:rsidRPr="007221A8">
        <w:rPr>
          <w:rFonts w:asciiTheme="minorEastAsia" w:eastAsiaTheme="minorEastAsia" w:hAnsiTheme="minorEastAsia"/>
          <w:sz w:val="21"/>
        </w:rPr>
        <w:t>PSM模式下的</w:t>
      </w:r>
      <w:r w:rsidRPr="007221A8">
        <w:rPr>
          <w:rFonts w:asciiTheme="minorEastAsia" w:eastAsiaTheme="minorEastAsia" w:hAnsiTheme="minorEastAsia" w:hint="eastAsia"/>
          <w:sz w:val="21"/>
        </w:rPr>
        <w:t>测试用例</w:t>
      </w:r>
      <w:r w:rsidRPr="007221A8">
        <w:rPr>
          <w:rFonts w:asciiTheme="minorEastAsia" w:eastAsiaTheme="minorEastAsia" w:hAnsiTheme="minorEastAsia"/>
          <w:sz w:val="21"/>
        </w:rPr>
        <w:t>及测试结果</w:t>
      </w:r>
      <w:r w:rsidR="00785B4F" w:rsidRPr="00785B4F">
        <w:rPr>
          <w:rFonts w:asciiTheme="minorEastAsia" w:eastAsiaTheme="minorEastAsia" w:hAnsiTheme="minorEastAsia" w:hint="eastAsia"/>
          <w:i/>
          <w:color w:val="4F81BD" w:themeColor="accent1"/>
          <w:sz w:val="21"/>
        </w:rPr>
        <w:t>（涉及</w:t>
      </w:r>
      <w:r w:rsidR="00785B4F" w:rsidRPr="00785B4F">
        <w:rPr>
          <w:rFonts w:asciiTheme="minorEastAsia" w:eastAsiaTheme="minorEastAsia" w:hAnsiTheme="minorEastAsia"/>
          <w:i/>
          <w:color w:val="4F81BD" w:themeColor="accent1"/>
          <w:sz w:val="21"/>
        </w:rPr>
        <w:t>业务</w:t>
      </w:r>
      <w:r w:rsidR="00785B4F" w:rsidRPr="00785B4F">
        <w:rPr>
          <w:rFonts w:asciiTheme="minorEastAsia" w:eastAsiaTheme="minorEastAsia" w:hAnsiTheme="minorEastAsia" w:hint="eastAsia"/>
          <w:i/>
          <w:color w:val="4F81BD" w:themeColor="accent1"/>
          <w:sz w:val="21"/>
        </w:rPr>
        <w:t>的用例请</w:t>
      </w:r>
      <w:r w:rsidR="00785B4F" w:rsidRPr="00785B4F">
        <w:rPr>
          <w:rFonts w:asciiTheme="minorEastAsia" w:eastAsiaTheme="minorEastAsia" w:hAnsiTheme="minorEastAsia"/>
          <w:i/>
          <w:color w:val="4F81BD" w:themeColor="accent1"/>
          <w:sz w:val="21"/>
        </w:rPr>
        <w:t>自行根据类别</w:t>
      </w:r>
      <w:r w:rsidR="00785B4F" w:rsidRPr="00785B4F">
        <w:rPr>
          <w:rFonts w:asciiTheme="minorEastAsia" w:eastAsiaTheme="minorEastAsia" w:hAnsiTheme="minorEastAsia" w:hint="eastAsia"/>
          <w:i/>
          <w:color w:val="4F81BD" w:themeColor="accent1"/>
          <w:sz w:val="21"/>
        </w:rPr>
        <w:t>填加）</w:t>
      </w:r>
    </w:p>
    <w:p w:rsidR="00D73C1E" w:rsidRPr="00D73C1E" w:rsidRDefault="00D73C1E" w:rsidP="001A5231">
      <w:pPr>
        <w:ind w:firstLine="0"/>
        <w:rPr>
          <w:rFonts w:asciiTheme="minorEastAsia" w:eastAsiaTheme="minorEastAsia" w:hAnsiTheme="minorEastAsia"/>
          <w:color w:val="4F81BD" w:themeColor="accent1"/>
          <w:sz w:val="21"/>
        </w:rPr>
      </w:pPr>
    </w:p>
    <w:tbl>
      <w:tblPr>
        <w:tblW w:w="8232" w:type="dxa"/>
        <w:tblInd w:w="98" w:type="dxa"/>
        <w:tblBorders>
          <w:top w:val="single" w:sz="8" w:space="0" w:color="auto"/>
          <w:left w:val="single" w:sz="8" w:space="0" w:color="auto"/>
          <w:bottom w:val="single" w:sz="4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0"/>
        <w:gridCol w:w="1080"/>
        <w:gridCol w:w="4660"/>
        <w:gridCol w:w="1412"/>
      </w:tblGrid>
      <w:tr w:rsidR="00D73C1E" w:rsidRPr="00D73C1E" w:rsidTr="00B97A1D">
        <w:trPr>
          <w:trHeight w:val="525"/>
        </w:trPr>
        <w:tc>
          <w:tcPr>
            <w:tcW w:w="1080" w:type="dxa"/>
            <w:shd w:val="clear" w:color="000000" w:fill="8DB3E2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宋体" w:eastAsia="宋体" w:hAnsi="宋体" w:cs="宋体"/>
                <w:b/>
                <w:bCs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b/>
                <w:bCs/>
                <w:color w:val="000000"/>
                <w:kern w:val="0"/>
                <w:sz w:val="21"/>
              </w:rPr>
              <w:t>No.</w:t>
            </w:r>
          </w:p>
        </w:tc>
        <w:tc>
          <w:tcPr>
            <w:tcW w:w="1080" w:type="dxa"/>
            <w:shd w:val="clear" w:color="000000" w:fill="8DB3E2"/>
            <w:hideMark/>
          </w:tcPr>
          <w:p w:rsidR="00D73C1E" w:rsidRPr="00D73C1E" w:rsidRDefault="00D73C1E" w:rsidP="00B97A1D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rPr>
                <w:rFonts w:ascii="宋体" w:eastAsia="宋体" w:hAnsi="宋体" w:cs="宋体"/>
                <w:b/>
                <w:bCs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shd w:val="clear" w:color="000000" w:fill="8DB3E2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宋体" w:eastAsia="宋体" w:hAnsi="宋体" w:cs="宋体"/>
                <w:b/>
                <w:bCs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b/>
                <w:bCs/>
                <w:color w:val="000000"/>
                <w:kern w:val="0"/>
                <w:sz w:val="21"/>
              </w:rPr>
              <w:t>Test Case</w:t>
            </w:r>
          </w:p>
        </w:tc>
        <w:tc>
          <w:tcPr>
            <w:tcW w:w="1412" w:type="dxa"/>
            <w:shd w:val="clear" w:color="000000" w:fill="8DB3E2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宋体" w:eastAsia="宋体" w:hAnsi="宋体" w:cs="宋体"/>
                <w:b/>
                <w:bCs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b/>
                <w:bCs/>
                <w:color w:val="000000"/>
                <w:kern w:val="0"/>
                <w:sz w:val="21"/>
              </w:rPr>
              <w:t>Test result</w:t>
            </w:r>
          </w:p>
        </w:tc>
      </w:tr>
      <w:tr w:rsidR="00D73C1E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1</w:t>
            </w:r>
          </w:p>
        </w:tc>
        <w:tc>
          <w:tcPr>
            <w:tcW w:w="1080" w:type="dxa"/>
            <w:vMerge w:val="restart"/>
            <w:shd w:val="clear" w:color="auto" w:fill="auto"/>
            <w:hideMark/>
          </w:tcPr>
          <w:p w:rsidR="00D73C1E" w:rsidRPr="00D73C1E" w:rsidRDefault="004C1B68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4C1B68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设备接入</w:t>
            </w:r>
            <w:r w:rsidRPr="004C1B68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lastRenderedPageBreak/>
              <w:t>和删除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D73C1E" w:rsidRPr="00D73C1E" w:rsidRDefault="00677BFA" w:rsidP="00677BFA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lastRenderedPageBreak/>
              <w:t>设备接入成功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lastRenderedPageBreak/>
              <w:t>2</w:t>
            </w:r>
          </w:p>
        </w:tc>
        <w:tc>
          <w:tcPr>
            <w:tcW w:w="1080" w:type="dxa"/>
            <w:vMerge/>
            <w:vAlign w:val="center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D73C1E" w:rsidRPr="00D73C1E" w:rsidRDefault="004C1B68" w:rsidP="00677BFA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4C1B68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设备删除成功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677BFA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</w:tcPr>
          <w:p w:rsidR="00677BFA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lastRenderedPageBreak/>
              <w:t>3</w:t>
            </w:r>
          </w:p>
        </w:tc>
        <w:tc>
          <w:tcPr>
            <w:tcW w:w="1080" w:type="dxa"/>
            <w:vMerge/>
            <w:vAlign w:val="center"/>
          </w:tcPr>
          <w:p w:rsidR="00677BFA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shd w:val="clear" w:color="auto" w:fill="auto"/>
            <w:vAlign w:val="center"/>
          </w:tcPr>
          <w:p w:rsidR="00677BFA" w:rsidRPr="004C1B68" w:rsidRDefault="00677BFA" w:rsidP="00677BFA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设备接入和删除成功率</w:t>
            </w:r>
          </w:p>
        </w:tc>
        <w:tc>
          <w:tcPr>
            <w:tcW w:w="1412" w:type="dxa"/>
            <w:shd w:val="clear" w:color="auto" w:fill="auto"/>
            <w:vAlign w:val="center"/>
          </w:tcPr>
          <w:p w:rsidR="00677BFA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P</w:t>
            </w: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ass</w:t>
            </w:r>
          </w:p>
        </w:tc>
      </w:tr>
      <w:tr w:rsidR="00D73C1E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D73C1E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4</w:t>
            </w:r>
          </w:p>
        </w:tc>
        <w:tc>
          <w:tcPr>
            <w:tcW w:w="1080" w:type="dxa"/>
            <w:vMerge/>
            <w:vAlign w:val="center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D73C1E" w:rsidRPr="00D73C1E" w:rsidRDefault="004C1B68" w:rsidP="004C1B68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4C1B68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离线</w:t>
            </w: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设备</w:t>
            </w:r>
            <w:r w:rsidRPr="004C1B68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删除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4525FB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4525FB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5</w:t>
            </w:r>
          </w:p>
        </w:tc>
        <w:tc>
          <w:tcPr>
            <w:tcW w:w="1080" w:type="dxa"/>
            <w:vMerge w:val="restart"/>
            <w:shd w:val="clear" w:color="auto" w:fill="auto"/>
            <w:hideMark/>
          </w:tcPr>
          <w:p w:rsidR="004525FB" w:rsidRPr="00D73C1E" w:rsidRDefault="004525FB" w:rsidP="004525FB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4C1B68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设备数据上报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4525F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电池供电，电量上报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4525FB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4525FB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6</w:t>
            </w:r>
          </w:p>
        </w:tc>
        <w:tc>
          <w:tcPr>
            <w:tcW w:w="1080" w:type="dxa"/>
            <w:vMerge/>
            <w:vAlign w:val="center"/>
            <w:hideMark/>
          </w:tcPr>
          <w:p w:rsidR="004525FB" w:rsidRPr="00D73C1E" w:rsidRDefault="004525FB" w:rsidP="00D73C1E">
            <w:pPr>
              <w:spacing w:line="24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4525F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电池供电，低电量告警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4525FB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4525FB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7</w:t>
            </w:r>
          </w:p>
        </w:tc>
        <w:tc>
          <w:tcPr>
            <w:tcW w:w="1080" w:type="dxa"/>
            <w:vMerge/>
            <w:vAlign w:val="center"/>
            <w:hideMark/>
          </w:tcPr>
          <w:p w:rsidR="004525FB" w:rsidRPr="00D73C1E" w:rsidRDefault="004525FB" w:rsidP="00D73C1E">
            <w:pPr>
              <w:spacing w:line="24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设备</w:t>
            </w:r>
            <w:r w:rsidRPr="004525F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初始状态上报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4525FB" w:rsidRPr="00D73C1E" w:rsidRDefault="0071391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4525FB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4525FB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8</w:t>
            </w:r>
          </w:p>
        </w:tc>
        <w:tc>
          <w:tcPr>
            <w:tcW w:w="1080" w:type="dxa"/>
            <w:vMerge/>
            <w:shd w:val="clear" w:color="auto" w:fill="auto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设备</w:t>
            </w:r>
            <w:r w:rsidRPr="004525F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状态变化上报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4525FB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4525FB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9</w:t>
            </w:r>
          </w:p>
        </w:tc>
        <w:tc>
          <w:tcPr>
            <w:tcW w:w="1080" w:type="dxa"/>
            <w:vMerge/>
            <w:vAlign w:val="center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设备</w:t>
            </w:r>
            <w:r w:rsidRPr="004525F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离线上报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D73C1E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10</w:t>
            </w:r>
          </w:p>
        </w:tc>
        <w:tc>
          <w:tcPr>
            <w:tcW w:w="1080" w:type="dxa"/>
            <w:shd w:val="clear" w:color="auto" w:fill="auto"/>
            <w:hideMark/>
          </w:tcPr>
          <w:p w:rsidR="00D73C1E" w:rsidRPr="00D73C1E" w:rsidRDefault="00D531AB" w:rsidP="00D531AB">
            <w:pPr>
              <w:tabs>
                <w:tab w:val="clear" w:pos="720"/>
                <w:tab w:val="left" w:pos="81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初始化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D73C1E" w:rsidRPr="00D73C1E" w:rsidRDefault="00D531A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传感器手动恢复出厂设置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73C1E" w:rsidRPr="00D73C1E" w:rsidRDefault="0071391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D73C1E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11</w:t>
            </w:r>
          </w:p>
        </w:tc>
        <w:tc>
          <w:tcPr>
            <w:tcW w:w="1080" w:type="dxa"/>
            <w:shd w:val="clear" w:color="auto" w:fill="auto"/>
            <w:hideMark/>
          </w:tcPr>
          <w:p w:rsidR="00D73C1E" w:rsidRPr="00D73C1E" w:rsidRDefault="00D531A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可靠</w:t>
            </w:r>
            <w:r w:rsidR="00D73C1E"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性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D73C1E" w:rsidRPr="00D73C1E" w:rsidRDefault="00D531A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电池供电，插拔传感器电池，</w:t>
            </w:r>
            <w:r w:rsidRPr="00D531AB">
              <w:rPr>
                <w:rFonts w:ascii="宋体" w:eastAsia="宋体" w:hAnsi="宋体" w:cs="宋体"/>
                <w:color w:val="000000"/>
                <w:kern w:val="0"/>
                <w:sz w:val="21"/>
              </w:rPr>
              <w:t>10</w:t>
            </w: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次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D73C1E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12</w:t>
            </w:r>
          </w:p>
        </w:tc>
        <w:tc>
          <w:tcPr>
            <w:tcW w:w="1080" w:type="dxa"/>
            <w:vMerge w:val="restart"/>
            <w:shd w:val="clear" w:color="auto" w:fill="auto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稳定性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D73C1E" w:rsidRPr="00D73C1E" w:rsidRDefault="00D531A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设备</w:t>
            </w: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覆盖测试</w:t>
            </w: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（干扰</w:t>
            </w: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信</w:t>
            </w: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号</w:t>
            </w: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）</w:t>
            </w:r>
          </w:p>
        </w:tc>
        <w:tc>
          <w:tcPr>
            <w:tcW w:w="1412" w:type="dxa"/>
            <w:shd w:val="clear" w:color="auto" w:fill="auto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D73C1E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13</w:t>
            </w:r>
          </w:p>
        </w:tc>
        <w:tc>
          <w:tcPr>
            <w:tcW w:w="1080" w:type="dxa"/>
            <w:vMerge/>
            <w:vAlign w:val="center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D73C1E" w:rsidRPr="00D73C1E" w:rsidRDefault="00D531A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传感器稳定运行</w:t>
            </w:r>
            <w:r w:rsidRPr="00D531AB">
              <w:rPr>
                <w:rFonts w:ascii="宋体" w:eastAsia="宋体" w:hAnsi="宋体" w:cs="宋体"/>
                <w:color w:val="000000"/>
                <w:kern w:val="0"/>
                <w:sz w:val="21"/>
              </w:rPr>
              <w:t>72</w:t>
            </w: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小时</w:t>
            </w: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，</w:t>
            </w: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数据上报正常</w:t>
            </w:r>
          </w:p>
        </w:tc>
        <w:tc>
          <w:tcPr>
            <w:tcW w:w="1412" w:type="dxa"/>
            <w:shd w:val="clear" w:color="auto" w:fill="auto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D73C1E" w:rsidRPr="00D73C1E" w:rsidRDefault="00D531A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1</w:t>
            </w:r>
            <w:r w:rsidR="00677BFA">
              <w:rPr>
                <w:rFonts w:ascii="宋体" w:eastAsia="宋体" w:hAnsi="宋体" w:cs="宋体"/>
                <w:color w:val="000000"/>
                <w:kern w:val="0"/>
                <w:sz w:val="21"/>
              </w:rPr>
              <w:t>4</w:t>
            </w:r>
          </w:p>
        </w:tc>
        <w:tc>
          <w:tcPr>
            <w:tcW w:w="1080" w:type="dxa"/>
            <w:vMerge w:val="restart"/>
            <w:shd w:val="clear" w:color="auto" w:fill="auto"/>
            <w:hideMark/>
          </w:tcPr>
          <w:p w:rsidR="00D73C1E" w:rsidRPr="00D73C1E" w:rsidRDefault="00D531A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固件升级与回退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D73C1E" w:rsidRPr="00D73C1E" w:rsidRDefault="00D531A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传感器固件升级到高版本</w:t>
            </w:r>
          </w:p>
        </w:tc>
        <w:tc>
          <w:tcPr>
            <w:tcW w:w="1412" w:type="dxa"/>
            <w:shd w:val="clear" w:color="auto" w:fill="auto"/>
            <w:hideMark/>
          </w:tcPr>
          <w:p w:rsidR="00D73C1E" w:rsidRPr="00D73C1E" w:rsidRDefault="0071391B" w:rsidP="00677BFA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D73C1E" w:rsidRPr="00D73C1E" w:rsidRDefault="00D531A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1</w:t>
            </w:r>
            <w:r w:rsidR="00677BFA">
              <w:rPr>
                <w:rFonts w:ascii="宋体" w:eastAsia="宋体" w:hAnsi="宋体" w:cs="宋体"/>
                <w:color w:val="000000"/>
                <w:kern w:val="0"/>
                <w:sz w:val="21"/>
              </w:rPr>
              <w:t>5</w:t>
            </w:r>
          </w:p>
        </w:tc>
        <w:tc>
          <w:tcPr>
            <w:tcW w:w="1080" w:type="dxa"/>
            <w:vMerge/>
            <w:vAlign w:val="center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D73C1E" w:rsidRPr="00D73C1E" w:rsidRDefault="00D531A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传感器固件回退到低版本</w:t>
            </w:r>
          </w:p>
        </w:tc>
        <w:tc>
          <w:tcPr>
            <w:tcW w:w="1412" w:type="dxa"/>
            <w:shd w:val="clear" w:color="auto" w:fill="auto"/>
            <w:hideMark/>
          </w:tcPr>
          <w:p w:rsidR="00D73C1E" w:rsidRPr="00D73C1E" w:rsidRDefault="0071391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</w:tbl>
    <w:p w:rsidR="004856CC" w:rsidRPr="00E72C64" w:rsidRDefault="0080621D" w:rsidP="00E72C64">
      <w:pPr>
        <w:pStyle w:val="1"/>
        <w:numPr>
          <w:ilvl w:val="0"/>
          <w:numId w:val="0"/>
        </w:numPr>
        <w:spacing w:beforeLines="200" w:before="480" w:afterLines="200" w:after="480"/>
        <w:rPr>
          <w:rFonts w:asciiTheme="minorEastAsia" w:eastAsiaTheme="minorEastAsia" w:hAnsiTheme="minorEastAsia" w:cs="Times New Roman"/>
          <w:sz w:val="24"/>
          <w:szCs w:val="21"/>
          <w:lang w:eastAsia="zh-CN"/>
        </w:rPr>
      </w:pPr>
      <w:bookmarkStart w:id="12" w:name="_Toc484070875"/>
      <w:r w:rsidRPr="0080621D">
        <w:rPr>
          <w:rFonts w:asciiTheme="minorEastAsia" w:eastAsiaTheme="minorEastAsia" w:hAnsiTheme="minorEastAsia" w:cs="Times New Roman" w:hint="eastAsia"/>
          <w:sz w:val="24"/>
          <w:szCs w:val="21"/>
          <w:lang w:eastAsia="zh-CN"/>
        </w:rPr>
        <w:t>附录</w:t>
      </w:r>
    </w:p>
    <w:p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:rsidR="004856CC" w:rsidRPr="00A93D62" w:rsidRDefault="004856CC" w:rsidP="00A93D62">
      <w:pPr>
        <w:pStyle w:val="21"/>
        <w:tabs>
          <w:tab w:val="num" w:pos="718"/>
        </w:tabs>
        <w:rPr>
          <w:b w:val="0"/>
          <w:bCs w:val="0"/>
          <w:sz w:val="28"/>
        </w:rPr>
      </w:pPr>
      <w:bookmarkStart w:id="13" w:name="_Toc496781437"/>
      <w:r w:rsidRPr="00A93D62">
        <w:rPr>
          <w:rFonts w:hint="eastAsia"/>
          <w:b w:val="0"/>
          <w:bCs w:val="0"/>
          <w:sz w:val="28"/>
        </w:rPr>
        <w:t>应用</w:t>
      </w:r>
      <w:bookmarkEnd w:id="13"/>
      <w:r w:rsidRPr="00A93D62">
        <w:rPr>
          <w:b w:val="0"/>
          <w:bCs w:val="0"/>
          <w:sz w:val="28"/>
        </w:rPr>
        <w:t>&amp;IoT</w:t>
      </w:r>
      <w:r w:rsidRPr="00A93D62">
        <w:rPr>
          <w:rFonts w:hint="eastAsia"/>
          <w:b w:val="0"/>
          <w:bCs w:val="0"/>
          <w:sz w:val="28"/>
        </w:rPr>
        <w:t>平台实测数据截图</w:t>
      </w:r>
    </w:p>
    <w:p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:rsidR="00F76A97" w:rsidRPr="00F06BBD" w:rsidRDefault="00F76A97" w:rsidP="00F76A97">
      <w:pPr>
        <w:pStyle w:val="1"/>
        <w:numPr>
          <w:ilvl w:val="0"/>
          <w:numId w:val="24"/>
        </w:numPr>
        <w:tabs>
          <w:tab w:val="clear" w:pos="720"/>
        </w:tabs>
        <w:spacing w:after="240"/>
        <w:jc w:val="both"/>
        <w:rPr>
          <w:rFonts w:ascii="微软雅黑" w:eastAsia="微软雅黑" w:hAnsi="微软雅黑" w:cs="微软雅黑"/>
          <w:sz w:val="28"/>
        </w:rPr>
      </w:pPr>
      <w:r w:rsidRPr="00F06BBD">
        <w:rPr>
          <w:rFonts w:ascii="微软雅黑" w:eastAsia="微软雅黑" w:hAnsi="微软雅黑" w:cs="微软雅黑" w:hint="eastAsia"/>
          <w:sz w:val="28"/>
        </w:rPr>
        <w:t>设备接入和删除</w:t>
      </w:r>
    </w:p>
    <w:p w:rsidR="00F76A97" w:rsidRPr="00947E58" w:rsidRDefault="0037390E" w:rsidP="00F76A97">
      <w:pPr>
        <w:pStyle w:val="21"/>
        <w:keepLines/>
        <w:spacing w:before="40" w:line="259" w:lineRule="auto"/>
        <w:ind w:left="720" w:hanging="720"/>
      </w:pPr>
      <w:r>
        <w:rPr>
          <w:rFonts w:hint="eastAsia"/>
        </w:rPr>
        <w:t>AgentLite</w:t>
      </w:r>
      <w:r w:rsidR="00F76A97" w:rsidRPr="00947E58">
        <w:rPr>
          <w:rFonts w:hint="eastAsia"/>
        </w:rPr>
        <w:t>_</w:t>
      </w:r>
      <w:r w:rsidR="00F76A97" w:rsidRPr="00947E58">
        <w:rPr>
          <w:rFonts w:hint="eastAsia"/>
        </w:rPr>
        <w:t>认证</w:t>
      </w:r>
      <w:r w:rsidR="00F76A97" w:rsidRPr="00947E58">
        <w:rPr>
          <w:rFonts w:hint="eastAsia"/>
        </w:rPr>
        <w:t>_</w:t>
      </w:r>
      <w:r w:rsidR="00E57239">
        <w:rPr>
          <w:rFonts w:hint="eastAsia"/>
        </w:rPr>
        <w:t>接入</w:t>
      </w:r>
      <w:r w:rsidR="00F76A97" w:rsidRPr="00947E58">
        <w:rPr>
          <w:rFonts w:hint="eastAsia"/>
        </w:rPr>
        <w:t>_001</w:t>
      </w:r>
    </w:p>
    <w:p w:rsidR="00F76A97" w:rsidRDefault="00F76A97" w:rsidP="00F76A97">
      <w:pPr>
        <w:rPr>
          <w:bCs/>
        </w:rPr>
      </w:pPr>
    </w:p>
    <w:p w:rsidR="00F76A97" w:rsidRDefault="00F76A97" w:rsidP="00F76A97">
      <w:pPr>
        <w:rPr>
          <w:bCs/>
        </w:rPr>
      </w:pPr>
      <w:r w:rsidRPr="004E022A">
        <w:rPr>
          <w:rFonts w:hint="eastAsia"/>
          <w:bCs/>
        </w:rPr>
        <w:t>测试方法：</w:t>
      </w:r>
      <w:r>
        <w:rPr>
          <w:bCs/>
        </w:rPr>
        <w:t>在平台上注册</w:t>
      </w:r>
      <w:r>
        <w:rPr>
          <w:rFonts w:hint="eastAsia"/>
          <w:bCs/>
        </w:rPr>
        <w:t>设备</w:t>
      </w:r>
      <w:r>
        <w:rPr>
          <w:bCs/>
        </w:rPr>
        <w:t>后，进行绑定操作，在平台上</w:t>
      </w:r>
      <w:r>
        <w:rPr>
          <w:rFonts w:hint="eastAsia"/>
          <w:bCs/>
        </w:rPr>
        <w:t>从</w:t>
      </w:r>
      <w:r>
        <w:rPr>
          <w:bCs/>
        </w:rPr>
        <w:t>离线变为在线状态</w:t>
      </w:r>
    </w:p>
    <w:p w:rsidR="00F76A97" w:rsidRPr="004E022A" w:rsidRDefault="00F76A97" w:rsidP="00F76A97">
      <w:pPr>
        <w:rPr>
          <w:bCs/>
        </w:rPr>
      </w:pPr>
      <w:r w:rsidRPr="004E022A">
        <w:rPr>
          <w:rFonts w:hint="eastAsia"/>
          <w:bCs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76"/>
        <w:gridCol w:w="6849"/>
      </w:tblGrid>
      <w:tr w:rsidR="00F76A97" w:rsidRPr="004E022A" w:rsidTr="00BB36B9">
        <w:trPr>
          <w:trHeight w:val="1034"/>
        </w:trPr>
        <w:tc>
          <w:tcPr>
            <w:tcW w:w="983" w:type="pct"/>
            <w:vAlign w:val="center"/>
          </w:tcPr>
          <w:p w:rsidR="005B7257" w:rsidRDefault="00F76A97" w:rsidP="005B7257">
            <w:pPr>
              <w:ind w:firstLine="0"/>
              <w:rPr>
                <w:rFonts w:eastAsiaTheme="minorEastAsia"/>
                <w:bCs/>
              </w:rPr>
            </w:pPr>
            <w:r w:rsidRPr="004E022A">
              <w:rPr>
                <w:rFonts w:hint="eastAsia"/>
                <w:bCs/>
              </w:rPr>
              <w:t>应用平台</w:t>
            </w:r>
          </w:p>
          <w:p w:rsidR="00F76A97" w:rsidRPr="004E022A" w:rsidRDefault="00F76A97" w:rsidP="005B7257">
            <w:pPr>
              <w:ind w:firstLine="0"/>
              <w:rPr>
                <w:bCs/>
              </w:rPr>
            </w:pPr>
            <w:r w:rsidRPr="004E022A">
              <w:rPr>
                <w:rFonts w:hint="eastAsia"/>
                <w:bCs/>
              </w:rPr>
              <w:t>（</w:t>
            </w:r>
            <w:r w:rsidRPr="004E022A">
              <w:rPr>
                <w:rFonts w:hint="eastAsia"/>
                <w:bCs/>
              </w:rPr>
              <w:t>APPServer</w:t>
            </w:r>
            <w:r w:rsidRPr="004E022A">
              <w:rPr>
                <w:rFonts w:hint="eastAsia"/>
                <w:bCs/>
              </w:rPr>
              <w:t>）截图</w:t>
            </w:r>
          </w:p>
        </w:tc>
        <w:tc>
          <w:tcPr>
            <w:tcW w:w="4017" w:type="pct"/>
            <w:vAlign w:val="center"/>
          </w:tcPr>
          <w:p w:rsidR="0096751E" w:rsidRPr="0096751E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测试</w:t>
            </w:r>
            <w:r>
              <w:t>步骤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  <w:tr w:rsidR="00F76A97" w:rsidRPr="004E022A" w:rsidTr="00BB36B9">
        <w:tc>
          <w:tcPr>
            <w:tcW w:w="983" w:type="pct"/>
            <w:vAlign w:val="center"/>
          </w:tcPr>
          <w:p w:rsidR="00F76A97" w:rsidRPr="004E022A" w:rsidRDefault="00F76A97" w:rsidP="005B7257">
            <w:pPr>
              <w:ind w:firstLine="0"/>
              <w:rPr>
                <w:bCs/>
              </w:rPr>
            </w:pPr>
            <w:r w:rsidRPr="004E022A">
              <w:rPr>
                <w:rFonts w:hint="eastAsia"/>
                <w:bCs/>
              </w:rPr>
              <w:t>平台</w:t>
            </w:r>
            <w:r>
              <w:rPr>
                <w:rFonts w:hint="eastAsia"/>
                <w:bCs/>
              </w:rPr>
              <w:t>截图</w:t>
            </w:r>
          </w:p>
        </w:tc>
        <w:tc>
          <w:tcPr>
            <w:tcW w:w="4017" w:type="pct"/>
            <w:vAlign w:val="center"/>
          </w:tcPr>
          <w:p w:rsidR="000B2730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的</w:t>
            </w:r>
            <w:r>
              <w:t>截图</w:t>
            </w:r>
            <w:r>
              <w:rPr>
                <w:rFonts w:hint="eastAsia"/>
              </w:rPr>
              <w:t>，</w:t>
            </w:r>
            <w:r>
              <w:t>离线</w:t>
            </w:r>
            <w:r>
              <w:rPr>
                <w:rFonts w:hint="eastAsia"/>
              </w:rPr>
              <w:t>在</w:t>
            </w:r>
            <w:r w:rsidR="000B2730">
              <w:t>线状态图各一张</w:t>
            </w:r>
          </w:p>
          <w:p w:rsidR="0096751E" w:rsidRDefault="0096751E" w:rsidP="005B7257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24E579D" wp14:editId="21A585F8">
                  <wp:extent cx="4211955" cy="1609090"/>
                  <wp:effectExtent l="0" t="0" r="0" b="0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1955" cy="1609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Pr="0096751E" w:rsidRDefault="0096751E" w:rsidP="005B7257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59496930" wp14:editId="1FABA8F1">
                  <wp:extent cx="4211955" cy="541655"/>
                  <wp:effectExtent l="0" t="0" r="0" b="0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1955" cy="541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6A97" w:rsidRPr="004E022A" w:rsidRDefault="00F76A97" w:rsidP="00F76A97"/>
    <w:p w:rsidR="00F76A97" w:rsidRPr="004E022A" w:rsidRDefault="0037390E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AgentLite</w:t>
      </w:r>
      <w:r w:rsidR="00F76A97" w:rsidRPr="00D21605">
        <w:rPr>
          <w:rFonts w:hint="eastAsia"/>
        </w:rPr>
        <w:t>_</w:t>
      </w:r>
      <w:r w:rsidR="00F76A97" w:rsidRPr="00D21605">
        <w:rPr>
          <w:rFonts w:hint="eastAsia"/>
        </w:rPr>
        <w:t>认证</w:t>
      </w:r>
      <w:r w:rsidR="00F76A97" w:rsidRPr="00D21605">
        <w:rPr>
          <w:rFonts w:hint="eastAsia"/>
        </w:rPr>
        <w:t>_</w:t>
      </w:r>
      <w:r w:rsidR="00F76A97" w:rsidRPr="00D21605">
        <w:rPr>
          <w:rFonts w:hint="eastAsia"/>
        </w:rPr>
        <w:t>删除</w:t>
      </w:r>
      <w:r w:rsidR="00F76A97" w:rsidRPr="00D21605">
        <w:rPr>
          <w:rFonts w:hint="eastAsia"/>
        </w:rPr>
        <w:t>_002</w:t>
      </w:r>
    </w:p>
    <w:p w:rsidR="00F76A97" w:rsidRPr="004E022A" w:rsidRDefault="00F76A97" w:rsidP="00F76A97"/>
    <w:p w:rsidR="00F76A97" w:rsidRPr="004E022A" w:rsidRDefault="00F76A97" w:rsidP="00F76A97">
      <w:r w:rsidRPr="004E022A">
        <w:rPr>
          <w:rFonts w:hint="eastAsia"/>
        </w:rPr>
        <w:t>测试方法：</w:t>
      </w:r>
      <w:r>
        <w:rPr>
          <w:rFonts w:hint="eastAsia"/>
        </w:rPr>
        <w:t>将已</w:t>
      </w:r>
      <w:r>
        <w:t>在线的设备</w:t>
      </w:r>
      <w:r>
        <w:rPr>
          <w:rFonts w:hint="eastAsia"/>
        </w:rPr>
        <w:t>删除</w:t>
      </w:r>
    </w:p>
    <w:p w:rsidR="00F76A97" w:rsidRPr="004E022A" w:rsidRDefault="00F76A97" w:rsidP="00F76A97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E57239" w:rsidRDefault="00E57239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设备删除前和删除后截图</w:t>
            </w:r>
          </w:p>
        </w:tc>
      </w:tr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96751E" w:rsidRDefault="0096751E" w:rsidP="005B7257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42D3F5EA" wp14:editId="2235B988">
                  <wp:extent cx="4389755" cy="1857375"/>
                  <wp:effectExtent l="0" t="0" r="0" b="9525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85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Pr="0096751E" w:rsidRDefault="0096751E" w:rsidP="005B7257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23984A5C" wp14:editId="1C45489F">
                  <wp:extent cx="4389755" cy="1466215"/>
                  <wp:effectExtent l="0" t="0" r="0" b="635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66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6A97" w:rsidRDefault="00F76A97" w:rsidP="00F76A97"/>
    <w:p w:rsidR="00E57239" w:rsidRPr="00E57239" w:rsidRDefault="0037390E" w:rsidP="00E57239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AgentLite</w:t>
      </w:r>
      <w:r w:rsidR="00F76A97" w:rsidRPr="00CB5B37">
        <w:rPr>
          <w:rFonts w:hint="eastAsia"/>
        </w:rPr>
        <w:t>_</w:t>
      </w:r>
      <w:r w:rsidR="00F76A97" w:rsidRPr="00CB5B37">
        <w:rPr>
          <w:rFonts w:hint="eastAsia"/>
        </w:rPr>
        <w:t>认证</w:t>
      </w:r>
      <w:r w:rsidR="00F76A97" w:rsidRPr="00CB5B37">
        <w:rPr>
          <w:rFonts w:hint="eastAsia"/>
        </w:rPr>
        <w:t>_</w:t>
      </w:r>
      <w:r w:rsidR="00677BFA">
        <w:rPr>
          <w:rFonts w:hint="eastAsia"/>
        </w:rPr>
        <w:t>接入和</w:t>
      </w:r>
      <w:r w:rsidR="00F76A97" w:rsidRPr="00CB5B37">
        <w:rPr>
          <w:rFonts w:hint="eastAsia"/>
        </w:rPr>
        <w:t>删除</w:t>
      </w:r>
      <w:r w:rsidR="00677BFA">
        <w:rPr>
          <w:rFonts w:hint="eastAsia"/>
        </w:rPr>
        <w:t>成功率</w:t>
      </w:r>
      <w:r w:rsidR="00F76A97" w:rsidRPr="00CB5B37">
        <w:rPr>
          <w:rFonts w:hint="eastAsia"/>
        </w:rPr>
        <w:t>_003</w:t>
      </w:r>
    </w:p>
    <w:p w:rsidR="00F76A97" w:rsidRPr="00E57239" w:rsidRDefault="00F76A97" w:rsidP="00E57239">
      <w:pPr>
        <w:ind w:firstLine="0"/>
        <w:rPr>
          <w:rFonts w:eastAsiaTheme="minorEastAsia"/>
        </w:rPr>
      </w:pPr>
    </w:p>
    <w:p w:rsidR="00E57239" w:rsidRDefault="00F76A97" w:rsidP="00F76A97">
      <w:pPr>
        <w:rPr>
          <w:rFonts w:eastAsiaTheme="minorEastAsia"/>
        </w:rPr>
      </w:pPr>
      <w:r w:rsidRPr="004E022A">
        <w:rPr>
          <w:rFonts w:hint="eastAsia"/>
        </w:rPr>
        <w:lastRenderedPageBreak/>
        <w:t>测试方法：</w:t>
      </w:r>
      <w:r w:rsidR="00E57239" w:rsidRPr="00E57239">
        <w:rPr>
          <w:rFonts w:hint="eastAsia"/>
        </w:rPr>
        <w:t>设备接入和删除成功率测试（传感器连续接入和删除</w:t>
      </w:r>
      <w:r w:rsidR="00E57239" w:rsidRPr="00E57239">
        <w:t>10</w:t>
      </w:r>
      <w:r w:rsidR="00E57239" w:rsidRPr="00E57239">
        <w:rPr>
          <w:rFonts w:hint="eastAsia"/>
        </w:rPr>
        <w:t>次，成功率</w:t>
      </w:r>
      <w:r w:rsidR="00E57239" w:rsidRPr="00E57239">
        <w:t>100%</w:t>
      </w:r>
      <w:r w:rsidR="00E57239" w:rsidRPr="00E57239">
        <w:rPr>
          <w:rFonts w:hint="eastAsia"/>
        </w:rPr>
        <w:t>）</w:t>
      </w:r>
    </w:p>
    <w:p w:rsidR="00F76A97" w:rsidRPr="00E57239" w:rsidRDefault="00F76A97" w:rsidP="00F76A97">
      <w:pPr>
        <w:rPr>
          <w:rFonts w:eastAsiaTheme="minorEastAsia"/>
        </w:rPr>
      </w:pPr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5B7257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测试</w:t>
            </w:r>
            <w:r>
              <w:t>步骤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96751E" w:rsidRDefault="00F76A97" w:rsidP="0096751E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的</w:t>
            </w:r>
            <w:r>
              <w:t>截图，平台上用</w:t>
            </w:r>
            <w:r>
              <w:t>deviceid</w:t>
            </w:r>
            <w:r>
              <w:t>查询</w:t>
            </w:r>
            <w:r>
              <w:rPr>
                <w:rFonts w:hint="eastAsia"/>
              </w:rPr>
              <w:t>此</w:t>
            </w:r>
            <w:r>
              <w:t>设备时</w:t>
            </w:r>
            <w:r>
              <w:rPr>
                <w:rFonts w:hint="eastAsia"/>
              </w:rPr>
              <w:t>结果</w:t>
            </w:r>
            <w:r>
              <w:t>为空</w:t>
            </w:r>
          </w:p>
          <w:p w:rsidR="0096751E" w:rsidRPr="00092517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第一次</w:t>
            </w:r>
            <w:r>
              <w:rPr>
                <w:rFonts w:eastAsiaTheme="minorEastAsia" w:hint="eastAsia"/>
              </w:rPr>
              <w:t>：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31935132" wp14:editId="7B9EACCC">
                  <wp:extent cx="4389755" cy="1859280"/>
                  <wp:effectExtent l="0" t="0" r="0" b="7620"/>
                  <wp:docPr id="60" name="图片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859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115812D0" wp14:editId="7AD65D0C">
                  <wp:extent cx="4389755" cy="1442720"/>
                  <wp:effectExtent l="0" t="0" r="0" b="5080"/>
                  <wp:docPr id="62" name="图片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第二次</w:t>
            </w:r>
            <w:r>
              <w:rPr>
                <w:rFonts w:eastAsiaTheme="minorEastAsia" w:hint="eastAsia"/>
              </w:rPr>
              <w:t>：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0CBC8B00" wp14:editId="382D395F">
                  <wp:extent cx="4389755" cy="1743710"/>
                  <wp:effectExtent l="0" t="0" r="0" b="8890"/>
                  <wp:docPr id="66" name="图片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743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9FEB818" wp14:editId="7BE94E9A">
                  <wp:extent cx="4389755" cy="1442720"/>
                  <wp:effectExtent l="0" t="0" r="0" b="5080"/>
                  <wp:docPr id="67" name="图片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第三次</w:t>
            </w:r>
            <w:r>
              <w:rPr>
                <w:rFonts w:eastAsiaTheme="minorEastAsia" w:hint="eastAsia"/>
              </w:rPr>
              <w:t>：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40795AA3" wp14:editId="0A970040">
                  <wp:extent cx="4389755" cy="1810385"/>
                  <wp:effectExtent l="0" t="0" r="0" b="0"/>
                  <wp:docPr id="71" name="图片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810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5DF15357" wp14:editId="0E172460">
                  <wp:extent cx="4389755" cy="1442720"/>
                  <wp:effectExtent l="0" t="0" r="0" b="5080"/>
                  <wp:docPr id="74" name="图片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第四次</w:t>
            </w:r>
            <w:r>
              <w:rPr>
                <w:rFonts w:eastAsiaTheme="minorEastAsia" w:hint="eastAsia"/>
              </w:rPr>
              <w:t>：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28DB1C57" wp14:editId="78DB088C">
                  <wp:extent cx="4389755" cy="1727200"/>
                  <wp:effectExtent l="0" t="0" r="0" b="6350"/>
                  <wp:docPr id="78" name="图片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72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5E3E5FD" wp14:editId="12FAC998">
                  <wp:extent cx="4389755" cy="1442720"/>
                  <wp:effectExtent l="0" t="0" r="0" b="5080"/>
                  <wp:docPr id="80" name="图片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第五次</w:t>
            </w:r>
            <w:r>
              <w:rPr>
                <w:rFonts w:eastAsiaTheme="minorEastAsia" w:hint="eastAsia"/>
              </w:rPr>
              <w:t>：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3A1485EA" wp14:editId="4062369A">
                  <wp:extent cx="4389755" cy="1786255"/>
                  <wp:effectExtent l="0" t="0" r="0" b="4445"/>
                  <wp:docPr id="84" name="图片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786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12D58E8F" wp14:editId="25CACAE9">
                  <wp:extent cx="4389755" cy="1442720"/>
                  <wp:effectExtent l="0" t="0" r="0" b="5080"/>
                  <wp:docPr id="86" name="图片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第六次</w:t>
            </w:r>
            <w:r>
              <w:rPr>
                <w:rFonts w:eastAsiaTheme="minorEastAsia" w:hint="eastAsia"/>
              </w:rPr>
              <w:t>：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6FD700A4" wp14:editId="26409608">
                  <wp:extent cx="4389755" cy="1739265"/>
                  <wp:effectExtent l="0" t="0" r="0" b="0"/>
                  <wp:docPr id="90" name="图片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739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6C86D87" wp14:editId="221E857F">
                  <wp:extent cx="4389755" cy="1442720"/>
                  <wp:effectExtent l="0" t="0" r="0" b="5080"/>
                  <wp:docPr id="92" name="图片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第七次</w:t>
            </w:r>
            <w:r>
              <w:rPr>
                <w:rFonts w:eastAsiaTheme="minorEastAsia" w:hint="eastAsia"/>
              </w:rPr>
              <w:t>：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07F42E7C" wp14:editId="3DA7FA41">
                  <wp:extent cx="4389755" cy="1696720"/>
                  <wp:effectExtent l="0" t="0" r="0" b="0"/>
                  <wp:docPr id="96" name="图片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696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703853B8" wp14:editId="3BF0BE51">
                  <wp:extent cx="4389755" cy="1442720"/>
                  <wp:effectExtent l="0" t="0" r="0" b="5080"/>
                  <wp:docPr id="98" name="图片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第八次</w:t>
            </w:r>
            <w:r>
              <w:rPr>
                <w:rFonts w:eastAsiaTheme="minorEastAsia" w:hint="eastAsia"/>
              </w:rPr>
              <w:t>：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1DC208A9" wp14:editId="37D31010">
                  <wp:extent cx="4389755" cy="1817370"/>
                  <wp:effectExtent l="0" t="0" r="0" b="0"/>
                  <wp:docPr id="102" name="图片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817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71C1965" wp14:editId="4C06FA87">
                  <wp:extent cx="4389755" cy="1442720"/>
                  <wp:effectExtent l="0" t="0" r="0" b="5080"/>
                  <wp:docPr id="104" name="图片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第九次</w:t>
            </w:r>
            <w:r>
              <w:rPr>
                <w:rFonts w:eastAsiaTheme="minorEastAsia" w:hint="eastAsia"/>
              </w:rPr>
              <w:t>：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42C5E7C8" wp14:editId="3D59BC39">
                  <wp:extent cx="4389755" cy="1692275"/>
                  <wp:effectExtent l="0" t="0" r="0" b="3175"/>
                  <wp:docPr id="108" name="图片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692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3696A502" wp14:editId="4C451072">
                  <wp:extent cx="4389755" cy="1442720"/>
                  <wp:effectExtent l="0" t="0" r="0" b="5080"/>
                  <wp:docPr id="110" name="图片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第十次</w:t>
            </w:r>
            <w:r>
              <w:rPr>
                <w:rFonts w:eastAsiaTheme="minorEastAsia" w:hint="eastAsia"/>
              </w:rPr>
              <w:t>：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1094D3A3" wp14:editId="3887CF1C">
                  <wp:extent cx="4389755" cy="1708150"/>
                  <wp:effectExtent l="0" t="0" r="0" b="6350"/>
                  <wp:docPr id="114" name="图片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708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P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D21362B" wp14:editId="0E27F707">
                  <wp:extent cx="4389755" cy="1442720"/>
                  <wp:effectExtent l="0" t="0" r="0" b="5080"/>
                  <wp:docPr id="116" name="图片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57239" w:rsidRPr="00E57239" w:rsidRDefault="0037390E" w:rsidP="00E57239">
      <w:pPr>
        <w:pStyle w:val="21"/>
        <w:keepLines/>
        <w:spacing w:before="40" w:line="259" w:lineRule="auto"/>
        <w:ind w:left="576"/>
      </w:pPr>
      <w:r>
        <w:rPr>
          <w:rFonts w:hint="eastAsia"/>
        </w:rPr>
        <w:lastRenderedPageBreak/>
        <w:t>AgentLite</w:t>
      </w:r>
      <w:r w:rsidR="00E57239" w:rsidRPr="00CB5B37">
        <w:rPr>
          <w:rFonts w:hint="eastAsia"/>
        </w:rPr>
        <w:t>_</w:t>
      </w:r>
      <w:r w:rsidR="00E57239" w:rsidRPr="00CB5B37">
        <w:rPr>
          <w:rFonts w:hint="eastAsia"/>
        </w:rPr>
        <w:t>认证</w:t>
      </w:r>
      <w:r w:rsidR="00E57239" w:rsidRPr="00CB5B37">
        <w:rPr>
          <w:rFonts w:hint="eastAsia"/>
        </w:rPr>
        <w:t>_</w:t>
      </w:r>
      <w:r w:rsidR="00677BFA">
        <w:rPr>
          <w:rFonts w:hint="eastAsia"/>
        </w:rPr>
        <w:t>离线</w:t>
      </w:r>
      <w:r w:rsidR="00E57239" w:rsidRPr="00CB5B37">
        <w:rPr>
          <w:rFonts w:hint="eastAsia"/>
        </w:rPr>
        <w:t>删除</w:t>
      </w:r>
      <w:r w:rsidR="00E57239">
        <w:rPr>
          <w:rFonts w:hint="eastAsia"/>
        </w:rPr>
        <w:t>_00</w:t>
      </w:r>
      <w:r w:rsidR="00E57239">
        <w:t>4</w:t>
      </w:r>
    </w:p>
    <w:p w:rsidR="00E57239" w:rsidRPr="004E022A" w:rsidRDefault="00E57239" w:rsidP="00E57239">
      <w:r w:rsidRPr="004E022A">
        <w:rPr>
          <w:rFonts w:hint="eastAsia"/>
        </w:rPr>
        <w:t>测试方法：</w:t>
      </w:r>
      <w:r>
        <w:rPr>
          <w:rFonts w:hint="eastAsia"/>
        </w:rPr>
        <w:t>设备</w:t>
      </w:r>
      <w:r>
        <w:t>在线后，离线后再删除</w:t>
      </w:r>
    </w:p>
    <w:p w:rsidR="00E57239" w:rsidRPr="004E022A" w:rsidRDefault="00E57239" w:rsidP="00E57239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E57239" w:rsidRPr="004E022A" w:rsidTr="00BB36B9">
        <w:tc>
          <w:tcPr>
            <w:tcW w:w="819" w:type="pct"/>
            <w:vAlign w:val="center"/>
          </w:tcPr>
          <w:p w:rsidR="00E57239" w:rsidRPr="004E022A" w:rsidRDefault="00E57239" w:rsidP="00BB36B9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E57239" w:rsidRPr="005B7257" w:rsidRDefault="00E57239" w:rsidP="00BB36B9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测试</w:t>
            </w:r>
            <w:r>
              <w:t>步骤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  <w:tr w:rsidR="00E57239" w:rsidRPr="004E022A" w:rsidTr="00BB36B9">
        <w:tc>
          <w:tcPr>
            <w:tcW w:w="819" w:type="pct"/>
            <w:vAlign w:val="center"/>
          </w:tcPr>
          <w:p w:rsidR="00E57239" w:rsidRPr="004E022A" w:rsidRDefault="00E57239" w:rsidP="00BB36B9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E57239" w:rsidRPr="000B2730" w:rsidRDefault="000B2730" w:rsidP="00BB36B9">
            <w:pPr>
              <w:ind w:firstLine="0"/>
              <w:rPr>
                <w:rFonts w:eastAsiaTheme="minorEastAsia"/>
              </w:rPr>
            </w:pPr>
            <w:r>
              <w:t>平台上删除前后数据截图</w:t>
            </w:r>
          </w:p>
          <w:p w:rsidR="0096751E" w:rsidRDefault="0096751E" w:rsidP="00BB36B9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28920219" wp14:editId="4C6C8F3F">
                  <wp:extent cx="4389755" cy="1657350"/>
                  <wp:effectExtent l="0" t="0" r="0" b="0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657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Pr="0096751E" w:rsidRDefault="0096751E" w:rsidP="00BB36B9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4A2B9479" wp14:editId="7934761F">
                  <wp:extent cx="4389755" cy="1610995"/>
                  <wp:effectExtent l="0" t="0" r="0" b="8255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61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6A97" w:rsidRPr="00E57239" w:rsidRDefault="00F76A97" w:rsidP="00E57239">
      <w:pPr>
        <w:ind w:firstLine="0"/>
        <w:rPr>
          <w:rFonts w:eastAsiaTheme="minorEastAsia"/>
        </w:rPr>
      </w:pPr>
    </w:p>
    <w:p w:rsidR="00F76A97" w:rsidRPr="00F06BBD" w:rsidRDefault="00F76A97" w:rsidP="00F76A97">
      <w:pPr>
        <w:pStyle w:val="1"/>
        <w:numPr>
          <w:ilvl w:val="0"/>
          <w:numId w:val="24"/>
        </w:numPr>
        <w:tabs>
          <w:tab w:val="clear" w:pos="720"/>
        </w:tabs>
        <w:spacing w:after="240"/>
        <w:jc w:val="both"/>
        <w:rPr>
          <w:rFonts w:ascii="微软雅黑" w:eastAsia="微软雅黑" w:hAnsi="微软雅黑" w:cs="微软雅黑"/>
          <w:sz w:val="28"/>
        </w:rPr>
      </w:pPr>
      <w:r w:rsidRPr="0041150F">
        <w:rPr>
          <w:rFonts w:ascii="微软雅黑" w:eastAsia="微软雅黑" w:hAnsi="微软雅黑" w:cs="微软雅黑" w:hint="eastAsia"/>
          <w:sz w:val="28"/>
        </w:rPr>
        <w:t>设备</w:t>
      </w:r>
      <w:r w:rsidRPr="00F06BBD">
        <w:rPr>
          <w:rFonts w:ascii="微软雅黑" w:eastAsia="微软雅黑" w:hAnsi="微软雅黑" w:cs="微软雅黑" w:hint="eastAsia"/>
          <w:sz w:val="28"/>
        </w:rPr>
        <w:t>数据上</w:t>
      </w:r>
      <w:r w:rsidRPr="0041150F">
        <w:rPr>
          <w:rFonts w:ascii="微软雅黑" w:eastAsia="微软雅黑" w:hAnsi="微软雅黑" w:cs="微软雅黑" w:hint="eastAsia"/>
          <w:sz w:val="28"/>
        </w:rPr>
        <w:t>报</w:t>
      </w:r>
    </w:p>
    <w:p w:rsidR="00F76A97" w:rsidRPr="004E022A" w:rsidRDefault="0037390E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AgentLite</w:t>
      </w:r>
      <w:r w:rsidR="00F76A97" w:rsidRPr="004E022A">
        <w:rPr>
          <w:rFonts w:hint="eastAsia"/>
        </w:rPr>
        <w:t>_</w:t>
      </w:r>
      <w:r w:rsidR="00F76A97">
        <w:rPr>
          <w:rFonts w:hint="eastAsia"/>
        </w:rPr>
        <w:t>认证</w:t>
      </w:r>
      <w:r w:rsidR="00F76A97">
        <w:t>_</w:t>
      </w:r>
      <w:r w:rsidR="00F76A97">
        <w:rPr>
          <w:rFonts w:hint="eastAsia"/>
        </w:rPr>
        <w:t>数据</w:t>
      </w:r>
      <w:r w:rsidR="00F76A97">
        <w:t>上报</w:t>
      </w:r>
      <w:r w:rsidR="00F76A97">
        <w:rPr>
          <w:rFonts w:hint="eastAsia"/>
        </w:rPr>
        <w:t>_001</w:t>
      </w:r>
    </w:p>
    <w:p w:rsidR="00F76A97" w:rsidRPr="004E022A" w:rsidRDefault="00F76A97" w:rsidP="00F76A97"/>
    <w:p w:rsidR="00F76A97" w:rsidRPr="004E022A" w:rsidRDefault="00F76A97" w:rsidP="00F76A97">
      <w:r>
        <w:rPr>
          <w:rFonts w:hint="eastAsia"/>
        </w:rPr>
        <w:t>测试方法：设备</w:t>
      </w:r>
      <w:r w:rsidRPr="003F43FE">
        <w:rPr>
          <w:rFonts w:hint="eastAsia"/>
        </w:rPr>
        <w:t>电池供电，</w:t>
      </w:r>
      <w:r>
        <w:rPr>
          <w:rFonts w:hint="eastAsia"/>
        </w:rPr>
        <w:t>上</w:t>
      </w:r>
      <w:r>
        <w:t>报</w:t>
      </w:r>
      <w:r>
        <w:rPr>
          <w:rFonts w:hint="eastAsia"/>
        </w:rPr>
        <w:t>电量</w:t>
      </w:r>
    </w:p>
    <w:p w:rsidR="00F76A97" w:rsidRPr="004E022A" w:rsidRDefault="00F76A97" w:rsidP="00F76A97">
      <w:r w:rsidRPr="004E022A">
        <w:rPr>
          <w:rFonts w:hint="eastAsia"/>
        </w:rPr>
        <w:lastRenderedPageBreak/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5B7257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F76A97" w:rsidRPr="00BC0CDC" w:rsidRDefault="00F76A97" w:rsidP="005B7257">
            <w:pPr>
              <w:ind w:firstLine="0"/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</w:tbl>
    <w:p w:rsidR="00F76A97" w:rsidRPr="004E022A" w:rsidRDefault="00F76A97" w:rsidP="00F76A97"/>
    <w:p w:rsidR="00F76A97" w:rsidRPr="004E022A" w:rsidRDefault="0037390E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AgentLite</w:t>
      </w:r>
      <w:r w:rsidR="00F76A97" w:rsidRPr="004E022A">
        <w:rPr>
          <w:rFonts w:hint="eastAsia"/>
        </w:rPr>
        <w:t>_</w:t>
      </w:r>
      <w:r w:rsidR="00F76A97">
        <w:rPr>
          <w:rFonts w:hint="eastAsia"/>
        </w:rPr>
        <w:t>认证</w:t>
      </w:r>
      <w:r w:rsidR="00F76A97">
        <w:t>_</w:t>
      </w:r>
      <w:r w:rsidR="00F76A97">
        <w:rPr>
          <w:rFonts w:hint="eastAsia"/>
        </w:rPr>
        <w:t>数据</w:t>
      </w:r>
      <w:r w:rsidR="00F76A97">
        <w:t>上报</w:t>
      </w:r>
      <w:r w:rsidR="00F76A97">
        <w:rPr>
          <w:rFonts w:hint="eastAsia"/>
        </w:rPr>
        <w:t>_002</w:t>
      </w:r>
    </w:p>
    <w:p w:rsidR="00F76A97" w:rsidRPr="004E022A" w:rsidRDefault="00F76A97" w:rsidP="00F76A97"/>
    <w:p w:rsidR="00F76A97" w:rsidRPr="004E022A" w:rsidRDefault="00F76A97" w:rsidP="00F76A97">
      <w:r w:rsidRPr="004E022A">
        <w:rPr>
          <w:rFonts w:hint="eastAsia"/>
        </w:rPr>
        <w:t>测试方法：</w:t>
      </w:r>
      <w:r w:rsidRPr="004E022A">
        <w:rPr>
          <w:rFonts w:hint="eastAsia"/>
        </w:rPr>
        <w:t xml:space="preserve"> </w:t>
      </w:r>
      <w:r>
        <w:rPr>
          <w:rFonts w:hint="eastAsia"/>
        </w:rPr>
        <w:t>电池供电</w:t>
      </w:r>
      <w:r>
        <w:t>，低电量</w:t>
      </w:r>
      <w:r>
        <w:rPr>
          <w:rFonts w:hint="eastAsia"/>
        </w:rPr>
        <w:t>时</w:t>
      </w:r>
      <w:r>
        <w:t>，上报</w:t>
      </w:r>
      <w:r>
        <w:rPr>
          <w:rFonts w:hint="eastAsia"/>
        </w:rPr>
        <w:t>低</w:t>
      </w:r>
      <w:r>
        <w:t>电量告警</w:t>
      </w:r>
    </w:p>
    <w:p w:rsidR="00F76A97" w:rsidRPr="004E022A" w:rsidRDefault="00F76A97" w:rsidP="00F76A97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5B7257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F76A97" w:rsidRPr="005B7257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</w:tbl>
    <w:p w:rsidR="00F76A97" w:rsidRPr="004E022A" w:rsidRDefault="00F76A97" w:rsidP="00F76A97"/>
    <w:p w:rsidR="00F76A97" w:rsidRPr="004E022A" w:rsidRDefault="0037390E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AgentLite</w:t>
      </w:r>
      <w:r w:rsidR="00F76A97" w:rsidRPr="00D21605">
        <w:rPr>
          <w:rFonts w:hint="eastAsia"/>
        </w:rPr>
        <w:t>_</w:t>
      </w:r>
      <w:r w:rsidR="00F76A97">
        <w:rPr>
          <w:rFonts w:hint="eastAsia"/>
        </w:rPr>
        <w:t>认证</w:t>
      </w:r>
      <w:r w:rsidR="00F76A97">
        <w:t>_</w:t>
      </w:r>
      <w:r w:rsidR="00F76A97">
        <w:rPr>
          <w:rFonts w:hint="eastAsia"/>
        </w:rPr>
        <w:t>数据</w:t>
      </w:r>
      <w:r w:rsidR="00F76A97">
        <w:t>上报</w:t>
      </w:r>
      <w:r w:rsidR="00F76A97">
        <w:rPr>
          <w:rFonts w:hint="eastAsia"/>
        </w:rPr>
        <w:t>_003</w:t>
      </w:r>
      <w:r w:rsidR="00F76A97">
        <w:rPr>
          <w:rFonts w:hint="eastAsia"/>
        </w:rPr>
        <w:t>（可选</w:t>
      </w:r>
      <w:r w:rsidR="00F76A97">
        <w:t>）</w:t>
      </w:r>
    </w:p>
    <w:p w:rsidR="00F76A97" w:rsidRPr="004E022A" w:rsidRDefault="00F76A97" w:rsidP="00F76A97"/>
    <w:p w:rsidR="000B2730" w:rsidRDefault="00F76A97" w:rsidP="00F76A97">
      <w:pPr>
        <w:rPr>
          <w:rFonts w:eastAsiaTheme="minorEastAsia"/>
        </w:rPr>
      </w:pPr>
      <w:r w:rsidRPr="004E022A">
        <w:rPr>
          <w:rFonts w:hint="eastAsia"/>
        </w:rPr>
        <w:t>测试方法：</w:t>
      </w:r>
      <w:r w:rsidRPr="004E022A">
        <w:rPr>
          <w:rFonts w:hint="eastAsia"/>
        </w:rPr>
        <w:t xml:space="preserve"> </w:t>
      </w:r>
      <w:r w:rsidR="000B2730" w:rsidRPr="000B2730">
        <w:rPr>
          <w:rFonts w:hint="eastAsia"/>
        </w:rPr>
        <w:t>设备初始状态上报</w:t>
      </w:r>
    </w:p>
    <w:p w:rsidR="00F76A97" w:rsidRPr="004E022A" w:rsidRDefault="00F76A97" w:rsidP="00F76A97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5B7257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F76A97" w:rsidRPr="004E022A" w:rsidRDefault="00F76A97" w:rsidP="005B7257">
            <w:pPr>
              <w:ind w:firstLine="0"/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</w:tbl>
    <w:p w:rsidR="00F76A97" w:rsidRDefault="00F76A97" w:rsidP="00F76A97"/>
    <w:p w:rsidR="00F76A97" w:rsidRDefault="0037390E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AgentLite</w:t>
      </w:r>
      <w:r w:rsidR="00F76A97" w:rsidRPr="00D21605">
        <w:rPr>
          <w:rFonts w:hint="eastAsia"/>
        </w:rPr>
        <w:t>_</w:t>
      </w:r>
      <w:r w:rsidR="00F76A97">
        <w:rPr>
          <w:rFonts w:hint="eastAsia"/>
        </w:rPr>
        <w:t>认证</w:t>
      </w:r>
      <w:r w:rsidR="00F76A97">
        <w:t>_</w:t>
      </w:r>
      <w:r w:rsidR="00F76A97">
        <w:rPr>
          <w:rFonts w:hint="eastAsia"/>
        </w:rPr>
        <w:t>数据</w:t>
      </w:r>
      <w:r w:rsidR="00F76A97">
        <w:t>上报</w:t>
      </w:r>
      <w:r w:rsidR="00F76A97">
        <w:rPr>
          <w:rFonts w:hint="eastAsia"/>
        </w:rPr>
        <w:t>_004</w:t>
      </w:r>
    </w:p>
    <w:p w:rsidR="00F76A97" w:rsidRPr="000E4EA0" w:rsidRDefault="00F76A97" w:rsidP="00F76A97"/>
    <w:p w:rsidR="00F76A97" w:rsidRPr="004E022A" w:rsidRDefault="00F76A97" w:rsidP="00F76A97">
      <w:r w:rsidRPr="004E022A">
        <w:rPr>
          <w:rFonts w:hint="eastAsia"/>
        </w:rPr>
        <w:t>测试方法：</w:t>
      </w:r>
      <w:r w:rsidRPr="004E022A">
        <w:rPr>
          <w:rFonts w:hint="eastAsia"/>
        </w:rPr>
        <w:t xml:space="preserve"> </w:t>
      </w:r>
      <w:r>
        <w:rPr>
          <w:rFonts w:hint="eastAsia"/>
        </w:rPr>
        <w:t>设备触发</w:t>
      </w:r>
      <w:r>
        <w:t>基本数据上报，比如温度，湿度等。</w:t>
      </w:r>
    </w:p>
    <w:p w:rsidR="00F76A97" w:rsidRPr="004E022A" w:rsidRDefault="00F76A97" w:rsidP="00F76A97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5B7257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F76A97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的</w:t>
            </w:r>
            <w:r>
              <w:t>截图</w:t>
            </w:r>
          </w:p>
          <w:p w:rsidR="0096751E" w:rsidRPr="0096751E" w:rsidRDefault="0096751E" w:rsidP="005B7257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BA7BCD3" wp14:editId="7D03C9CF">
                  <wp:extent cx="4389755" cy="2033905"/>
                  <wp:effectExtent l="0" t="0" r="0" b="4445"/>
                  <wp:docPr id="47" name="图片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2033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6A97" w:rsidRDefault="00F76A97" w:rsidP="00F76A97"/>
    <w:p w:rsidR="00F76A97" w:rsidRDefault="0037390E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AgentLite</w:t>
      </w:r>
      <w:r w:rsidR="00F76A97" w:rsidRPr="00D21605">
        <w:rPr>
          <w:rFonts w:hint="eastAsia"/>
        </w:rPr>
        <w:t>_</w:t>
      </w:r>
      <w:r w:rsidR="00F76A97">
        <w:rPr>
          <w:rFonts w:hint="eastAsia"/>
        </w:rPr>
        <w:t>认证</w:t>
      </w:r>
      <w:r w:rsidR="00F76A97">
        <w:t>_</w:t>
      </w:r>
      <w:r w:rsidR="00F76A97">
        <w:rPr>
          <w:rFonts w:hint="eastAsia"/>
        </w:rPr>
        <w:t>数据</w:t>
      </w:r>
      <w:r w:rsidR="00F76A97">
        <w:t>上报</w:t>
      </w:r>
      <w:r w:rsidR="00F76A97">
        <w:rPr>
          <w:rFonts w:hint="eastAsia"/>
        </w:rPr>
        <w:t>_005</w:t>
      </w:r>
    </w:p>
    <w:p w:rsidR="00F76A97" w:rsidRPr="000E4EA0" w:rsidRDefault="00F76A97" w:rsidP="00F76A97"/>
    <w:p w:rsidR="00F76A97" w:rsidRPr="004E022A" w:rsidRDefault="00F76A97" w:rsidP="00F76A97">
      <w:r w:rsidRPr="004E022A">
        <w:rPr>
          <w:rFonts w:hint="eastAsia"/>
        </w:rPr>
        <w:t>测试方法：</w:t>
      </w:r>
      <w:r w:rsidRPr="004E022A">
        <w:rPr>
          <w:rFonts w:hint="eastAsia"/>
        </w:rPr>
        <w:t xml:space="preserve"> </w:t>
      </w:r>
      <w:r>
        <w:rPr>
          <w:rFonts w:hint="eastAsia"/>
        </w:rPr>
        <w:t>设备</w:t>
      </w:r>
      <w:r>
        <w:t>离线状态上报</w:t>
      </w:r>
    </w:p>
    <w:p w:rsidR="00F76A97" w:rsidRPr="004E022A" w:rsidRDefault="00F76A97" w:rsidP="00F76A97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5B7257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t>2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F76A97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t>2</w:t>
            </w:r>
            <w:r>
              <w:rPr>
                <w:rFonts w:hint="eastAsia"/>
              </w:rPr>
              <w:t>的</w:t>
            </w:r>
            <w:r>
              <w:t>截图</w:t>
            </w:r>
          </w:p>
          <w:p w:rsidR="0096751E" w:rsidRPr="0096751E" w:rsidRDefault="0096751E" w:rsidP="005B7257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181890A8" wp14:editId="0D267F2D">
                  <wp:extent cx="4389755" cy="2284095"/>
                  <wp:effectExtent l="0" t="0" r="0" b="1905"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2284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6A97" w:rsidRPr="004E022A" w:rsidRDefault="00F76A97" w:rsidP="00F76A97"/>
    <w:p w:rsidR="00F76A97" w:rsidRPr="004E022A" w:rsidRDefault="00F76A97" w:rsidP="00F76A97">
      <w:pPr>
        <w:pStyle w:val="1"/>
        <w:numPr>
          <w:ilvl w:val="0"/>
          <w:numId w:val="24"/>
        </w:numPr>
        <w:tabs>
          <w:tab w:val="clear" w:pos="720"/>
        </w:tabs>
        <w:spacing w:after="240"/>
        <w:jc w:val="both"/>
      </w:pPr>
      <w:r w:rsidRPr="00F06BBD">
        <w:rPr>
          <w:rFonts w:ascii="微软雅黑" w:eastAsia="微软雅黑" w:hAnsi="微软雅黑" w:cs="微软雅黑" w:hint="eastAsia"/>
          <w:sz w:val="28"/>
        </w:rPr>
        <w:t>初始化（可</w:t>
      </w:r>
      <w:r w:rsidRPr="0041150F">
        <w:rPr>
          <w:rFonts w:ascii="微软雅黑" w:eastAsia="微软雅黑" w:hAnsi="微软雅黑" w:cs="微软雅黑" w:hint="eastAsia"/>
          <w:sz w:val="28"/>
        </w:rPr>
        <w:t>选</w:t>
      </w:r>
      <w:r w:rsidRPr="00F06BBD">
        <w:rPr>
          <w:rFonts w:ascii="微软雅黑" w:eastAsia="微软雅黑" w:hAnsi="微软雅黑" w:cs="微软雅黑"/>
          <w:sz w:val="28"/>
        </w:rPr>
        <w:t>）</w:t>
      </w:r>
    </w:p>
    <w:p w:rsidR="00F76A97" w:rsidRPr="004E022A" w:rsidRDefault="00F76A97" w:rsidP="00F76A97">
      <w:pPr>
        <w:pStyle w:val="21"/>
        <w:keepLines/>
        <w:spacing w:before="40" w:line="259" w:lineRule="auto"/>
        <w:ind w:left="576"/>
      </w:pPr>
      <w:r w:rsidRPr="00D21605">
        <w:rPr>
          <w:rFonts w:hint="eastAsia"/>
        </w:rPr>
        <w:t>A</w:t>
      </w:r>
      <w:r>
        <w:rPr>
          <w:rFonts w:hint="eastAsia"/>
        </w:rPr>
        <w:t>gentLit</w:t>
      </w:r>
      <w:r w:rsidRPr="00D21605">
        <w:rPr>
          <w:rFonts w:hint="eastAsia"/>
        </w:rPr>
        <w:t>_</w:t>
      </w:r>
      <w:r w:rsidRPr="004E022A">
        <w:rPr>
          <w:rFonts w:hint="eastAsia"/>
        </w:rPr>
        <w:t>认证</w:t>
      </w:r>
      <w:r w:rsidRPr="004E022A">
        <w:rPr>
          <w:rFonts w:hint="eastAsia"/>
        </w:rPr>
        <w:t>_</w:t>
      </w:r>
      <w:r>
        <w:rPr>
          <w:rFonts w:hint="eastAsia"/>
        </w:rPr>
        <w:t>初始</w:t>
      </w:r>
      <w:r>
        <w:t>化</w:t>
      </w:r>
      <w:r>
        <w:rPr>
          <w:rFonts w:hint="eastAsia"/>
        </w:rPr>
        <w:t>_001</w:t>
      </w:r>
    </w:p>
    <w:p w:rsidR="00F76A97" w:rsidRPr="004E022A" w:rsidRDefault="00F76A97" w:rsidP="00F76A97"/>
    <w:p w:rsidR="00F76A97" w:rsidRPr="004E022A" w:rsidRDefault="00F76A97" w:rsidP="00F76A97">
      <w:r w:rsidRPr="004E022A">
        <w:rPr>
          <w:rFonts w:hint="eastAsia"/>
        </w:rPr>
        <w:t>测试方法：</w:t>
      </w:r>
      <w:r>
        <w:rPr>
          <w:rFonts w:hint="eastAsia"/>
        </w:rPr>
        <w:t>初</w:t>
      </w:r>
      <w:r>
        <w:t>始化设备</w:t>
      </w:r>
      <w:r>
        <w:rPr>
          <w:rFonts w:hint="eastAsia"/>
        </w:rPr>
        <w:t>到</w:t>
      </w:r>
      <w:r>
        <w:t>出厂</w:t>
      </w:r>
      <w:r>
        <w:rPr>
          <w:rFonts w:hint="eastAsia"/>
        </w:rPr>
        <w:t>设置</w:t>
      </w:r>
    </w:p>
    <w:p w:rsidR="00F76A97" w:rsidRPr="004E022A" w:rsidRDefault="00F76A97" w:rsidP="00F76A97">
      <w:r w:rsidRPr="004E022A">
        <w:rPr>
          <w:rFonts w:hint="eastAsia"/>
        </w:rPr>
        <w:lastRenderedPageBreak/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4E022A" w:rsidRDefault="00F76A97" w:rsidP="005B7257">
            <w:pPr>
              <w:ind w:firstLine="0"/>
            </w:pPr>
            <w:r>
              <w:rPr>
                <w:rFonts w:hint="eastAsia"/>
              </w:rPr>
              <w:t>预期</w:t>
            </w:r>
            <w:r>
              <w:t>结果截图</w:t>
            </w:r>
          </w:p>
        </w:tc>
      </w:tr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F76A97" w:rsidRPr="004E022A" w:rsidRDefault="00F76A97" w:rsidP="005B7257">
            <w:pPr>
              <w:ind w:firstLine="0"/>
            </w:pPr>
            <w:r>
              <w:rPr>
                <w:rFonts w:hint="eastAsia"/>
              </w:rPr>
              <w:t>预期</w:t>
            </w:r>
            <w:r>
              <w:t>结果截图</w:t>
            </w:r>
          </w:p>
        </w:tc>
      </w:tr>
    </w:tbl>
    <w:p w:rsidR="00F76A97" w:rsidRDefault="00F76A97" w:rsidP="00F76A97"/>
    <w:p w:rsidR="00F76A97" w:rsidRPr="0041150F" w:rsidRDefault="00F76A97" w:rsidP="00F76A97">
      <w:pPr>
        <w:pStyle w:val="1"/>
        <w:numPr>
          <w:ilvl w:val="0"/>
          <w:numId w:val="24"/>
        </w:numPr>
        <w:tabs>
          <w:tab w:val="clear" w:pos="720"/>
        </w:tabs>
        <w:spacing w:after="240"/>
        <w:jc w:val="both"/>
        <w:rPr>
          <w:sz w:val="28"/>
        </w:rPr>
      </w:pPr>
      <w:r w:rsidRPr="00F76A97">
        <w:rPr>
          <w:rFonts w:hint="eastAsia"/>
          <w:sz w:val="28"/>
        </w:rPr>
        <w:t>可靠性</w:t>
      </w:r>
    </w:p>
    <w:p w:rsidR="00F76A97" w:rsidRPr="004E022A" w:rsidRDefault="0037390E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AgentLite</w:t>
      </w:r>
      <w:r w:rsidR="00F76A97" w:rsidRPr="00D21605">
        <w:rPr>
          <w:rFonts w:hint="eastAsia"/>
        </w:rPr>
        <w:t>_</w:t>
      </w:r>
      <w:r w:rsidR="00F76A97" w:rsidRPr="004E022A">
        <w:rPr>
          <w:rFonts w:hint="eastAsia"/>
        </w:rPr>
        <w:t>认证</w:t>
      </w:r>
      <w:r w:rsidR="00F76A97" w:rsidRPr="004E022A">
        <w:rPr>
          <w:rFonts w:hint="eastAsia"/>
        </w:rPr>
        <w:t>_</w:t>
      </w:r>
      <w:r w:rsidR="00F76A97">
        <w:rPr>
          <w:rFonts w:hint="eastAsia"/>
        </w:rPr>
        <w:t>可靠性</w:t>
      </w:r>
      <w:r w:rsidR="00F76A97">
        <w:rPr>
          <w:rFonts w:hint="eastAsia"/>
        </w:rPr>
        <w:t>_001</w:t>
      </w:r>
    </w:p>
    <w:p w:rsidR="00F76A97" w:rsidRPr="004E022A" w:rsidRDefault="00F76A97" w:rsidP="00F76A97"/>
    <w:p w:rsidR="00F76A97" w:rsidRPr="004E022A" w:rsidRDefault="00F76A97" w:rsidP="00F76A97">
      <w:r w:rsidRPr="004E022A">
        <w:rPr>
          <w:rFonts w:hint="eastAsia"/>
        </w:rPr>
        <w:t>测试方法：</w:t>
      </w:r>
      <w:r w:rsidRPr="005D6F89">
        <w:rPr>
          <w:rFonts w:hint="eastAsia"/>
        </w:rPr>
        <w:t>电池供电，插拔传感器电池，</w:t>
      </w:r>
      <w:r w:rsidRPr="005D6F89">
        <w:rPr>
          <w:rFonts w:hint="eastAsia"/>
        </w:rPr>
        <w:t>10</w:t>
      </w:r>
      <w:r w:rsidRPr="005D6F89">
        <w:rPr>
          <w:rFonts w:hint="eastAsia"/>
        </w:rPr>
        <w:t>次</w:t>
      </w:r>
    </w:p>
    <w:p w:rsidR="00F76A97" w:rsidRPr="004E022A" w:rsidRDefault="00F76A97" w:rsidP="00F76A97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4E022A" w:rsidRDefault="00F76A97" w:rsidP="000B2730">
            <w:pPr>
              <w:ind w:firstLine="0"/>
            </w:pPr>
            <w:r>
              <w:rPr>
                <w:rFonts w:ascii="宋体" w:eastAsia="宋体" w:hAnsi="宋体" w:cs="宋体" w:hint="eastAsia"/>
              </w:rPr>
              <w:t>每次上线下线</w:t>
            </w:r>
            <w:r w:rsidR="000B2730">
              <w:rPr>
                <w:rFonts w:ascii="宋体" w:eastAsia="宋体" w:hAnsi="宋体" w:cs="宋体" w:hint="eastAsia"/>
              </w:rPr>
              <w:t>显示设备状态页面截图</w:t>
            </w:r>
          </w:p>
        </w:tc>
      </w:tr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F76A97" w:rsidRPr="004E022A" w:rsidRDefault="000B2730" w:rsidP="005B7257">
            <w:pPr>
              <w:ind w:firstLine="0"/>
            </w:pPr>
            <w:r>
              <w:rPr>
                <w:rFonts w:ascii="宋体" w:eastAsia="宋体" w:hAnsi="宋体" w:cs="宋体" w:hint="eastAsia"/>
              </w:rPr>
              <w:t>每次上线下线显示设备状态页面截图</w:t>
            </w:r>
          </w:p>
        </w:tc>
      </w:tr>
    </w:tbl>
    <w:p w:rsidR="00F76A97" w:rsidRPr="004E022A" w:rsidRDefault="00F76A97" w:rsidP="00F76A97"/>
    <w:p w:rsidR="00F76A97" w:rsidRPr="0041150F" w:rsidRDefault="00F76A97" w:rsidP="00F76A97">
      <w:pPr>
        <w:pStyle w:val="1"/>
        <w:numPr>
          <w:ilvl w:val="0"/>
          <w:numId w:val="24"/>
        </w:numPr>
        <w:tabs>
          <w:tab w:val="clear" w:pos="720"/>
        </w:tabs>
        <w:spacing w:after="240"/>
        <w:jc w:val="both"/>
        <w:rPr>
          <w:sz w:val="28"/>
        </w:rPr>
      </w:pPr>
      <w:r w:rsidRPr="0041150F">
        <w:rPr>
          <w:rFonts w:ascii="微软雅黑" w:eastAsia="微软雅黑" w:hAnsi="微软雅黑" w:cs="微软雅黑" w:hint="eastAsia"/>
          <w:sz w:val="28"/>
        </w:rPr>
        <w:t>稳</w:t>
      </w:r>
      <w:r w:rsidRPr="0041150F">
        <w:rPr>
          <w:rFonts w:ascii="MS Gothic" w:eastAsia="MS Gothic" w:hAnsi="MS Gothic" w:cs="MS Gothic" w:hint="eastAsia"/>
          <w:sz w:val="28"/>
        </w:rPr>
        <w:t>定</w:t>
      </w:r>
      <w:r w:rsidRPr="0041150F">
        <w:rPr>
          <w:rFonts w:hint="eastAsia"/>
          <w:sz w:val="28"/>
        </w:rPr>
        <w:t>性</w:t>
      </w:r>
    </w:p>
    <w:p w:rsidR="00F76A97" w:rsidRDefault="0037390E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AgentLite</w:t>
      </w:r>
      <w:r w:rsidR="00F76A97" w:rsidRPr="00D21605">
        <w:rPr>
          <w:rFonts w:hint="eastAsia"/>
        </w:rPr>
        <w:t>_</w:t>
      </w:r>
      <w:r w:rsidR="00F76A97" w:rsidRPr="004E022A">
        <w:rPr>
          <w:rFonts w:hint="eastAsia"/>
        </w:rPr>
        <w:t>认证</w:t>
      </w:r>
      <w:r w:rsidR="00F76A97">
        <w:rPr>
          <w:rFonts w:hint="eastAsia"/>
        </w:rPr>
        <w:t>_</w:t>
      </w:r>
      <w:r w:rsidR="00F76A97">
        <w:rPr>
          <w:rFonts w:hint="eastAsia"/>
        </w:rPr>
        <w:t>稳定</w:t>
      </w:r>
      <w:r w:rsidR="00F76A97">
        <w:t>性</w:t>
      </w:r>
      <w:r w:rsidR="00F76A97">
        <w:t>_001</w:t>
      </w:r>
    </w:p>
    <w:p w:rsidR="00F76A97" w:rsidRPr="005D6F89" w:rsidRDefault="00F76A97" w:rsidP="00F76A97"/>
    <w:p w:rsidR="00F76A97" w:rsidRPr="004E022A" w:rsidRDefault="00F76A97" w:rsidP="00F76A97">
      <w:r w:rsidRPr="004E022A">
        <w:rPr>
          <w:rFonts w:hint="eastAsia"/>
        </w:rPr>
        <w:t>测试方法：</w:t>
      </w:r>
      <w:r w:rsidRPr="005D6F89">
        <w:rPr>
          <w:rFonts w:hint="eastAsia"/>
        </w:rPr>
        <w:t>传感器</w:t>
      </w:r>
      <w:r>
        <w:rPr>
          <w:rFonts w:hint="eastAsia"/>
        </w:rPr>
        <w:t>信号干扰</w:t>
      </w:r>
      <w:r w:rsidRPr="005D6F89">
        <w:rPr>
          <w:rFonts w:hint="eastAsia"/>
        </w:rPr>
        <w:t>测试</w:t>
      </w:r>
    </w:p>
    <w:p w:rsidR="00F76A97" w:rsidRPr="004E022A" w:rsidRDefault="00F76A97" w:rsidP="00F76A97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4E022A" w:rsidRDefault="00F76A97" w:rsidP="005B7257">
            <w:pPr>
              <w:ind w:firstLine="0"/>
            </w:pPr>
            <w:r>
              <w:rPr>
                <w:rFonts w:hint="eastAsia"/>
              </w:rPr>
              <w:t>预期</w:t>
            </w:r>
            <w:r>
              <w:t>结果</w:t>
            </w:r>
            <w:r w:rsidR="000B2730">
              <w:rPr>
                <w:rFonts w:eastAsiaTheme="minorEastAsia" w:hint="eastAsia"/>
              </w:rPr>
              <w:t>2</w:t>
            </w:r>
            <w:r w:rsidR="000B2730">
              <w:rPr>
                <w:rFonts w:eastAsiaTheme="minorEastAsia" w:hint="eastAsia"/>
              </w:rPr>
              <w:t>、</w:t>
            </w:r>
            <w:r w:rsidR="000B2730">
              <w:t>4</w:t>
            </w:r>
            <w:r w:rsidR="000B2730">
              <w:rPr>
                <w:rFonts w:asciiTheme="minorEastAsia" w:eastAsiaTheme="minorEastAsia" w:hAnsiTheme="minorEastAsia" w:hint="eastAsia"/>
              </w:rPr>
              <w:t>、</w:t>
            </w:r>
            <w:r w:rsidR="000B2730">
              <w:rPr>
                <w:rFonts w:eastAsiaTheme="minorEastAsia" w:hint="eastAsia"/>
              </w:rPr>
              <w:t>5</w:t>
            </w:r>
            <w:r>
              <w:rPr>
                <w:rFonts w:hint="eastAsia"/>
              </w:rPr>
              <w:t>截图</w:t>
            </w:r>
          </w:p>
        </w:tc>
      </w:tr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F76A97" w:rsidRPr="004E022A" w:rsidRDefault="000B2730" w:rsidP="005B7257">
            <w:pPr>
              <w:ind w:firstLine="0"/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eastAsiaTheme="minorEastAsia" w:hint="eastAsia"/>
              </w:rPr>
              <w:t>2</w:t>
            </w:r>
            <w:r>
              <w:rPr>
                <w:rFonts w:eastAsiaTheme="minorEastAsia" w:hint="eastAsia"/>
              </w:rPr>
              <w:t>、</w:t>
            </w:r>
            <w:r>
              <w:t>4</w:t>
            </w:r>
            <w:r>
              <w:rPr>
                <w:rFonts w:asciiTheme="minorEastAsia" w:eastAsiaTheme="minorEastAsia" w:hAnsiTheme="minorEastAsia" w:hint="eastAsia"/>
              </w:rPr>
              <w:t>、</w:t>
            </w:r>
            <w:r>
              <w:rPr>
                <w:rFonts w:eastAsiaTheme="minorEastAsia" w:hint="eastAsia"/>
              </w:rPr>
              <w:t>5</w:t>
            </w:r>
            <w:r>
              <w:rPr>
                <w:rFonts w:hint="eastAsia"/>
              </w:rPr>
              <w:t>截图</w:t>
            </w:r>
          </w:p>
        </w:tc>
      </w:tr>
    </w:tbl>
    <w:p w:rsidR="00F76A97" w:rsidRPr="005D6F89" w:rsidRDefault="00F76A97" w:rsidP="00F76A97"/>
    <w:p w:rsidR="00F76A97" w:rsidRDefault="0037390E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AgentLite</w:t>
      </w:r>
      <w:r w:rsidR="00F76A97" w:rsidRPr="00D21605">
        <w:rPr>
          <w:rFonts w:hint="eastAsia"/>
        </w:rPr>
        <w:t>_</w:t>
      </w:r>
      <w:r w:rsidR="00F76A97" w:rsidRPr="004E022A">
        <w:rPr>
          <w:rFonts w:hint="eastAsia"/>
        </w:rPr>
        <w:t>认证</w:t>
      </w:r>
      <w:r w:rsidR="00F76A97">
        <w:rPr>
          <w:rFonts w:hint="eastAsia"/>
        </w:rPr>
        <w:t>_</w:t>
      </w:r>
      <w:r w:rsidR="00F76A97">
        <w:rPr>
          <w:rFonts w:hint="eastAsia"/>
        </w:rPr>
        <w:t>稳定</w:t>
      </w:r>
      <w:r w:rsidR="00F76A97">
        <w:t>性</w:t>
      </w:r>
      <w:r w:rsidR="00F76A97">
        <w:t>_002</w:t>
      </w:r>
    </w:p>
    <w:p w:rsidR="00F76A97" w:rsidRPr="005D6F89" w:rsidRDefault="00F76A97" w:rsidP="00F76A97"/>
    <w:p w:rsidR="00F76A97" w:rsidRPr="004E022A" w:rsidRDefault="00F76A97" w:rsidP="00F76A97">
      <w:r w:rsidRPr="004E022A">
        <w:rPr>
          <w:rFonts w:hint="eastAsia"/>
        </w:rPr>
        <w:t>测试方法：</w:t>
      </w:r>
      <w:r>
        <w:rPr>
          <w:rFonts w:hint="eastAsia"/>
        </w:rPr>
        <w:t>设备</w:t>
      </w:r>
      <w:r>
        <w:t>运行</w:t>
      </w:r>
      <w:r>
        <w:rPr>
          <w:rFonts w:hint="eastAsia"/>
        </w:rPr>
        <w:t>72</w:t>
      </w:r>
      <w:r>
        <w:rPr>
          <w:rFonts w:hint="eastAsia"/>
        </w:rPr>
        <w:t>小时</w:t>
      </w:r>
      <w:r>
        <w:t>，不</w:t>
      </w:r>
      <w:r>
        <w:rPr>
          <w:rFonts w:hint="eastAsia"/>
        </w:rPr>
        <w:t>断</w:t>
      </w:r>
      <w:r>
        <w:t>电，稳定上报数据</w:t>
      </w:r>
    </w:p>
    <w:p w:rsidR="00F76A97" w:rsidRPr="004E022A" w:rsidRDefault="00F76A97" w:rsidP="00F76A97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lastRenderedPageBreak/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4E022A" w:rsidRDefault="00F76A97" w:rsidP="005B7257">
            <w:pPr>
              <w:ind w:firstLine="0"/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t>2</w:t>
            </w:r>
            <w:r>
              <w:rPr>
                <w:rFonts w:hint="eastAsia"/>
              </w:rPr>
              <w:t>截图</w:t>
            </w:r>
          </w:p>
        </w:tc>
      </w:tr>
      <w:tr w:rsidR="0096751E" w:rsidRPr="004E022A" w:rsidTr="00BB36B9">
        <w:tc>
          <w:tcPr>
            <w:tcW w:w="819" w:type="pct"/>
            <w:vAlign w:val="center"/>
          </w:tcPr>
          <w:p w:rsidR="0096751E" w:rsidRPr="004E022A" w:rsidRDefault="0096751E" w:rsidP="0096751E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96751E" w:rsidRPr="000B2730" w:rsidRDefault="000B2730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7</w:t>
            </w:r>
            <w:r>
              <w:rPr>
                <w:rFonts w:eastAsiaTheme="minorEastAsia"/>
              </w:rPr>
              <w:t>2</w:t>
            </w:r>
            <w:r>
              <w:rPr>
                <w:rFonts w:eastAsiaTheme="minorEastAsia"/>
              </w:rPr>
              <w:t>小时稳定数据上报截图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39B00D48" wp14:editId="31FA5701">
                  <wp:extent cx="4389755" cy="1914525"/>
                  <wp:effectExtent l="0" t="0" r="0" b="0"/>
                  <wp:docPr id="42" name="图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0482" cy="19148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6BE87EA7" wp14:editId="514FBCD6">
                  <wp:extent cx="4389755" cy="2059305"/>
                  <wp:effectExtent l="0" t="0" r="0" b="0"/>
                  <wp:docPr id="44" name="图片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2059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Pr="00FF5F36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7B0C346E" wp14:editId="1E44663C">
                  <wp:extent cx="4389755" cy="2097405"/>
                  <wp:effectExtent l="0" t="0" r="0" b="0"/>
                  <wp:docPr id="45" name="图片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2097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6A97" w:rsidRPr="003F0173" w:rsidRDefault="00F76A97" w:rsidP="00F76A97"/>
    <w:p w:rsidR="00F76A97" w:rsidRPr="00F06BBD" w:rsidRDefault="00F76A97" w:rsidP="00F76A97">
      <w:pPr>
        <w:pStyle w:val="1"/>
        <w:numPr>
          <w:ilvl w:val="0"/>
          <w:numId w:val="24"/>
        </w:numPr>
        <w:tabs>
          <w:tab w:val="clear" w:pos="720"/>
        </w:tabs>
        <w:spacing w:after="240"/>
        <w:jc w:val="both"/>
        <w:rPr>
          <w:rFonts w:ascii="微软雅黑" w:eastAsia="微软雅黑" w:hAnsi="微软雅黑" w:cs="微软雅黑"/>
          <w:sz w:val="28"/>
        </w:rPr>
      </w:pPr>
      <w:r w:rsidRPr="00F06BBD">
        <w:rPr>
          <w:rFonts w:ascii="微软雅黑" w:eastAsia="微软雅黑" w:hAnsi="微软雅黑" w:cs="微软雅黑" w:hint="eastAsia"/>
          <w:sz w:val="28"/>
        </w:rPr>
        <w:lastRenderedPageBreak/>
        <w:t>固件升</w:t>
      </w:r>
      <w:r w:rsidRPr="0041150F">
        <w:rPr>
          <w:rFonts w:ascii="微软雅黑" w:eastAsia="微软雅黑" w:hAnsi="微软雅黑" w:cs="微软雅黑" w:hint="eastAsia"/>
          <w:sz w:val="28"/>
        </w:rPr>
        <w:t>级</w:t>
      </w:r>
      <w:r w:rsidR="00F06BBD" w:rsidRPr="00F06BBD">
        <w:rPr>
          <w:rFonts w:ascii="微软雅黑" w:eastAsia="微软雅黑" w:hAnsi="微软雅黑" w:cs="微软雅黑" w:hint="eastAsia"/>
          <w:sz w:val="28"/>
        </w:rPr>
        <w:t>与</w:t>
      </w:r>
      <w:r w:rsidRPr="00F06BBD">
        <w:rPr>
          <w:rFonts w:ascii="微软雅黑" w:eastAsia="微软雅黑" w:hAnsi="微软雅黑" w:cs="微软雅黑" w:hint="eastAsia"/>
          <w:sz w:val="28"/>
        </w:rPr>
        <w:t>回退（可</w:t>
      </w:r>
      <w:r w:rsidRPr="0041150F">
        <w:rPr>
          <w:rFonts w:ascii="微软雅黑" w:eastAsia="微软雅黑" w:hAnsi="微软雅黑" w:cs="微软雅黑" w:hint="eastAsia"/>
          <w:sz w:val="28"/>
        </w:rPr>
        <w:t>选</w:t>
      </w:r>
      <w:r w:rsidRPr="00F06BBD">
        <w:rPr>
          <w:rFonts w:ascii="微软雅黑" w:eastAsia="微软雅黑" w:hAnsi="微软雅黑" w:cs="微软雅黑"/>
          <w:sz w:val="28"/>
        </w:rPr>
        <w:t>）</w:t>
      </w:r>
    </w:p>
    <w:p w:rsidR="00F76A97" w:rsidRPr="004E022A" w:rsidRDefault="0037390E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AgentLite</w:t>
      </w:r>
      <w:r w:rsidR="00F76A97" w:rsidRPr="00D21605">
        <w:rPr>
          <w:rFonts w:hint="eastAsia"/>
        </w:rPr>
        <w:t>_</w:t>
      </w:r>
      <w:r w:rsidR="00F76A97" w:rsidRPr="004E022A">
        <w:rPr>
          <w:rFonts w:hint="eastAsia"/>
        </w:rPr>
        <w:t>认证</w:t>
      </w:r>
      <w:r w:rsidR="00F76A97" w:rsidRPr="004E022A">
        <w:rPr>
          <w:rFonts w:hint="eastAsia"/>
        </w:rPr>
        <w:t>_</w:t>
      </w:r>
      <w:r w:rsidR="00F76A97">
        <w:rPr>
          <w:rFonts w:hint="eastAsia"/>
        </w:rPr>
        <w:t>升级</w:t>
      </w:r>
      <w:r w:rsidR="00F76A97" w:rsidRPr="004E022A">
        <w:rPr>
          <w:rFonts w:hint="eastAsia"/>
        </w:rPr>
        <w:t>_001</w:t>
      </w:r>
    </w:p>
    <w:p w:rsidR="00F76A97" w:rsidRPr="004E022A" w:rsidRDefault="00F76A97" w:rsidP="00F76A97"/>
    <w:p w:rsidR="00F76A97" w:rsidRPr="004E022A" w:rsidRDefault="00F76A97" w:rsidP="00F76A97">
      <w:r w:rsidRPr="004E022A">
        <w:rPr>
          <w:rFonts w:hint="eastAsia"/>
        </w:rPr>
        <w:t>测试方法：</w:t>
      </w:r>
      <w:r>
        <w:rPr>
          <w:rFonts w:hint="eastAsia"/>
        </w:rPr>
        <w:t>在</w:t>
      </w:r>
      <w:r>
        <w:t>平台</w:t>
      </w:r>
      <w:r>
        <w:rPr>
          <w:rFonts w:hint="eastAsia"/>
        </w:rPr>
        <w:t>上</w:t>
      </w:r>
      <w:r>
        <w:t>传升级包，创建升级任务，下发</w:t>
      </w:r>
      <w:r>
        <w:rPr>
          <w:rFonts w:hint="eastAsia"/>
        </w:rPr>
        <w:t>升级</w:t>
      </w:r>
      <w:r>
        <w:t>任务给设备。</w:t>
      </w:r>
    </w:p>
    <w:p w:rsidR="00F76A97" w:rsidRPr="004E022A" w:rsidRDefault="00F76A97" w:rsidP="00F76A97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F76A97" w:rsidRPr="005B7257" w:rsidRDefault="00F76A97" w:rsidP="005B7257">
            <w:pPr>
              <w:rPr>
                <w:rFonts w:eastAsiaTheme="minorEastAsia"/>
              </w:rPr>
            </w:pPr>
            <w:r>
              <w:rPr>
                <w:rFonts w:hint="eastAsia"/>
              </w:rPr>
              <w:t>预期结果</w:t>
            </w:r>
            <w:r>
              <w:rPr>
                <w:rFonts w:hint="eastAsia"/>
              </w:rPr>
              <w:t>6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</w:rPr>
              <w:t>7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</w:rPr>
              <w:t>8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</w:rPr>
              <w:t>9</w:t>
            </w:r>
            <w:r>
              <w:rPr>
                <w:rFonts w:hint="eastAsia"/>
              </w:rPr>
              <w:t>截图</w:t>
            </w:r>
          </w:p>
        </w:tc>
      </w:tr>
    </w:tbl>
    <w:p w:rsidR="00F76A97" w:rsidRPr="004E022A" w:rsidRDefault="00F76A97" w:rsidP="00F76A97"/>
    <w:p w:rsidR="00F76A97" w:rsidRPr="005D6F89" w:rsidRDefault="0037390E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AgentLite</w:t>
      </w:r>
      <w:r w:rsidR="00F76A97" w:rsidRPr="00D21605">
        <w:rPr>
          <w:rFonts w:hint="eastAsia"/>
        </w:rPr>
        <w:t>_</w:t>
      </w:r>
      <w:r w:rsidR="00F76A97" w:rsidRPr="004E022A">
        <w:rPr>
          <w:rFonts w:hint="eastAsia"/>
        </w:rPr>
        <w:t>认证</w:t>
      </w:r>
      <w:r w:rsidR="00F76A97" w:rsidRPr="004E022A">
        <w:rPr>
          <w:rFonts w:hint="eastAsia"/>
        </w:rPr>
        <w:t>_</w:t>
      </w:r>
      <w:r w:rsidR="00F76A97">
        <w:rPr>
          <w:rFonts w:hint="eastAsia"/>
        </w:rPr>
        <w:t>回退</w:t>
      </w:r>
      <w:r w:rsidR="00F76A97">
        <w:rPr>
          <w:rFonts w:hint="eastAsia"/>
        </w:rPr>
        <w:t>_002</w:t>
      </w:r>
    </w:p>
    <w:p w:rsidR="00F76A97" w:rsidRPr="004E022A" w:rsidRDefault="00F76A97" w:rsidP="00F76A97"/>
    <w:p w:rsidR="00F76A97" w:rsidRPr="004E022A" w:rsidRDefault="00F76A97" w:rsidP="00F76A97">
      <w:r w:rsidRPr="004E022A">
        <w:rPr>
          <w:rFonts w:hint="eastAsia"/>
        </w:rPr>
        <w:t>测试方法：</w:t>
      </w:r>
      <w:r>
        <w:rPr>
          <w:rFonts w:hint="eastAsia"/>
        </w:rPr>
        <w:t>在平台</w:t>
      </w:r>
      <w:r>
        <w:t>创建</w:t>
      </w:r>
      <w:r>
        <w:rPr>
          <w:rFonts w:hint="eastAsia"/>
        </w:rPr>
        <w:t>回退</w:t>
      </w:r>
      <w:r>
        <w:t>任务，下发</w:t>
      </w:r>
      <w:r>
        <w:rPr>
          <w:rFonts w:hint="eastAsia"/>
        </w:rPr>
        <w:t>回退</w:t>
      </w:r>
      <w:r>
        <w:t>任务给设备。</w:t>
      </w:r>
    </w:p>
    <w:p w:rsidR="00F76A97" w:rsidRPr="004E022A" w:rsidRDefault="00F76A97" w:rsidP="00F76A97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F76A97" w:rsidRPr="005B7257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预期结果</w:t>
            </w:r>
            <w:r>
              <w:rPr>
                <w:rFonts w:hint="eastAsia"/>
              </w:rPr>
              <w:t>6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</w:rPr>
              <w:t>7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</w:rPr>
              <w:t>8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</w:rPr>
              <w:t>9</w:t>
            </w:r>
            <w:r>
              <w:rPr>
                <w:rFonts w:hint="eastAsia"/>
              </w:rPr>
              <w:t>截图</w:t>
            </w:r>
          </w:p>
        </w:tc>
      </w:tr>
    </w:tbl>
    <w:p w:rsidR="00F76A97" w:rsidRPr="005B7257" w:rsidRDefault="00F76A97" w:rsidP="005B7257">
      <w:pPr>
        <w:ind w:firstLine="0"/>
        <w:rPr>
          <w:rFonts w:eastAsiaTheme="minorEastAsia"/>
        </w:rPr>
      </w:pPr>
    </w:p>
    <w:p w:rsidR="005B7257" w:rsidRDefault="005B7257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:rsidR="004856CC" w:rsidRDefault="004856CC" w:rsidP="004856CC">
      <w:pPr>
        <w:pStyle w:val="21"/>
        <w:rPr>
          <w:sz w:val="28"/>
        </w:rPr>
      </w:pPr>
      <w:r>
        <w:rPr>
          <w:b w:val="0"/>
          <w:bCs w:val="0"/>
          <w:sz w:val="28"/>
        </w:rPr>
        <w:t>Profile</w:t>
      </w:r>
      <w:r>
        <w:rPr>
          <w:rFonts w:ascii="黑体" w:eastAsia="黑体" w:hAnsi="黑体" w:hint="eastAsia"/>
          <w:b w:val="0"/>
          <w:bCs w:val="0"/>
          <w:sz w:val="28"/>
        </w:rPr>
        <w:t>和插件</w:t>
      </w:r>
    </w:p>
    <w:p w:rsidR="004856CC" w:rsidRDefault="004856CC" w:rsidP="004856CC">
      <w:pPr>
        <w:rPr>
          <w:i/>
          <w:iCs/>
          <w:color w:val="0000FF"/>
          <w:sz w:val="21"/>
        </w:rPr>
      </w:pPr>
      <w:r>
        <w:rPr>
          <w:rFonts w:ascii="宋体" w:eastAsia="宋体" w:hAnsi="宋体" w:cs="宋体" w:hint="eastAsia"/>
          <w:i/>
          <w:iCs/>
          <w:color w:val="0000FF"/>
        </w:rPr>
        <w:t>附上</w:t>
      </w:r>
      <w:r>
        <w:rPr>
          <w:i/>
          <w:iCs/>
          <w:color w:val="0000FF"/>
        </w:rPr>
        <w:t>profile</w:t>
      </w:r>
      <w:r>
        <w:rPr>
          <w:rFonts w:ascii="宋体" w:eastAsia="宋体" w:hAnsi="宋体" w:cs="宋体" w:hint="eastAsia"/>
          <w:i/>
          <w:iCs/>
          <w:color w:val="0000FF"/>
        </w:rPr>
        <w:t>和编解码插件</w:t>
      </w:r>
    </w:p>
    <w:p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:rsidR="005C1FCC" w:rsidRDefault="005C1F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Theme="minorEastAsia" w:eastAsiaTheme="minorEastAsia" w:hAnsiTheme="minorEastAsia" w:cs="Times New Roman"/>
          <w:b/>
          <w:bCs/>
          <w:kern w:val="32"/>
          <w:sz w:val="21"/>
        </w:rPr>
      </w:pPr>
      <w:r>
        <w:rPr>
          <w:rFonts w:asciiTheme="minorEastAsia" w:eastAsiaTheme="minorEastAsia" w:hAnsiTheme="minorEastAsia" w:cs="Times New Roman"/>
          <w:sz w:val="21"/>
        </w:rPr>
        <w:br w:type="page"/>
      </w:r>
    </w:p>
    <w:p w:rsidR="0069316C" w:rsidRPr="007221A8" w:rsidRDefault="0069316C" w:rsidP="007C273C">
      <w:pPr>
        <w:pStyle w:val="1"/>
        <w:numPr>
          <w:ilvl w:val="0"/>
          <w:numId w:val="0"/>
        </w:numPr>
        <w:spacing w:beforeLines="200" w:before="480" w:afterLines="200" w:after="480"/>
        <w:rPr>
          <w:rFonts w:asciiTheme="minorEastAsia" w:eastAsiaTheme="minorEastAsia" w:hAnsiTheme="minorEastAsia" w:cs="Times New Roman"/>
          <w:sz w:val="21"/>
          <w:szCs w:val="21"/>
          <w:lang w:eastAsia="zh-CN"/>
        </w:rPr>
      </w:pPr>
      <w:r w:rsidRPr="007221A8">
        <w:rPr>
          <w:rFonts w:asciiTheme="minorEastAsia" w:eastAsiaTheme="minorEastAsia" w:hAnsiTheme="minorEastAsia" w:cs="Times New Roman"/>
          <w:sz w:val="21"/>
          <w:szCs w:val="21"/>
          <w:lang w:eastAsia="zh-CN"/>
        </w:rPr>
        <w:lastRenderedPageBreak/>
        <w:t>5认证双方签字</w:t>
      </w:r>
      <w:bookmarkEnd w:id="12"/>
    </w:p>
    <w:p w:rsidR="0069316C" w:rsidRPr="007221A8" w:rsidRDefault="0069316C" w:rsidP="0069316C">
      <w:pPr>
        <w:ind w:firstLine="0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>华为技术有限公司测试人员：</w:t>
      </w:r>
      <w:r w:rsidRPr="007221A8">
        <w:rPr>
          <w:rFonts w:asciiTheme="minorEastAsia" w:eastAsiaTheme="minorEastAsia" w:hAnsiTheme="minorEastAsia" w:cs="Times New Roman"/>
          <w:sz w:val="21"/>
        </w:rPr>
        <w:tab/>
      </w:r>
      <w:r w:rsidRPr="007221A8">
        <w:rPr>
          <w:rFonts w:asciiTheme="minorEastAsia" w:eastAsiaTheme="minorEastAsia" w:hAnsiTheme="minorEastAsia" w:cs="Times New Roman"/>
          <w:sz w:val="21"/>
        </w:rPr>
        <w:tab/>
      </w:r>
      <w:r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 xml:space="preserve">    </w:t>
      </w:r>
      <w:r w:rsidR="00993FAE" w:rsidRPr="00993FAE">
        <w:rPr>
          <w:rFonts w:asciiTheme="minorEastAsia" w:eastAsiaTheme="minorEastAsia" w:hAnsiTheme="minorEastAsia" w:cs="微软雅黑" w:hint="eastAsia"/>
          <w:color w:val="000000"/>
          <w:sz w:val="21"/>
          <w:shd w:val="clear" w:color="auto" w:fill="FFFFFF"/>
        </w:rPr>
        <w:t>深圳市方格尔科技有限公司</w:t>
      </w:r>
      <w:r w:rsidRPr="007221A8">
        <w:rPr>
          <w:rFonts w:asciiTheme="minorEastAsia" w:eastAsiaTheme="minorEastAsia" w:hAnsiTheme="minorEastAsia" w:cs="Times New Roman"/>
          <w:sz w:val="21"/>
        </w:rPr>
        <w:t>测试人员：</w:t>
      </w:r>
    </w:p>
    <w:p w:rsidR="0069316C" w:rsidRPr="007221A8" w:rsidRDefault="0069316C" w:rsidP="0069316C">
      <w:pPr>
        <w:rPr>
          <w:rFonts w:asciiTheme="minorEastAsia" w:eastAsiaTheme="minorEastAsia" w:hAnsiTheme="minorEastAsia" w:cs="Times New Roman"/>
          <w:sz w:val="21"/>
        </w:rPr>
      </w:pPr>
    </w:p>
    <w:p w:rsidR="00AE47B6" w:rsidRPr="007221A8" w:rsidRDefault="00AE47B6" w:rsidP="0069316C">
      <w:pPr>
        <w:ind w:firstLine="0"/>
        <w:rPr>
          <w:rFonts w:asciiTheme="minorEastAsia" w:eastAsiaTheme="minorEastAsia" w:hAnsiTheme="minorEastAsia" w:cs="Times New Roman"/>
          <w:sz w:val="21"/>
        </w:rPr>
      </w:pPr>
    </w:p>
    <w:p w:rsidR="0069316C" w:rsidRPr="007221A8" w:rsidRDefault="0069316C" w:rsidP="0069316C">
      <w:pPr>
        <w:ind w:firstLine="0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>日期：</w:t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  <w:t xml:space="preserve">   </w:t>
      </w:r>
      <w:r w:rsidRPr="007221A8">
        <w:rPr>
          <w:rFonts w:asciiTheme="minorEastAsia" w:eastAsiaTheme="minorEastAsia" w:hAnsiTheme="minorEastAsia" w:cs="Times New Roman"/>
          <w:sz w:val="21"/>
        </w:rPr>
        <w:t>日期：</w:t>
      </w:r>
    </w:p>
    <w:p w:rsidR="0069316C" w:rsidRPr="007221A8" w:rsidRDefault="0069316C" w:rsidP="0069316C">
      <w:pPr>
        <w:rPr>
          <w:rFonts w:asciiTheme="minorEastAsia" w:eastAsiaTheme="minorEastAsia" w:hAnsiTheme="minorEastAsia" w:cs="Times New Roman"/>
          <w:b/>
          <w:sz w:val="21"/>
        </w:rPr>
      </w:pPr>
    </w:p>
    <w:p w:rsidR="0069316C" w:rsidRPr="007221A8" w:rsidRDefault="004A2620" w:rsidP="0069316C">
      <w:pPr>
        <w:ind w:firstLine="0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>华为技术有限公司</w:t>
      </w:r>
      <w:r w:rsidR="0069316C" w:rsidRPr="007221A8">
        <w:rPr>
          <w:rFonts w:asciiTheme="minorEastAsia" w:eastAsiaTheme="minorEastAsia" w:hAnsiTheme="minorEastAsia" w:cs="Times New Roman"/>
          <w:sz w:val="21"/>
        </w:rPr>
        <w:t>：</w:t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  <w:t xml:space="preserve">      </w:t>
      </w:r>
      <w:r w:rsidR="007221A8">
        <w:rPr>
          <w:rFonts w:asciiTheme="minorEastAsia" w:eastAsiaTheme="minorEastAsia" w:hAnsiTheme="minorEastAsia" w:cs="Times New Roman"/>
          <w:sz w:val="21"/>
        </w:rPr>
        <w:t xml:space="preserve">   </w:t>
      </w:r>
      <w:r w:rsidR="007221A8" w:rsidRPr="007221A8">
        <w:rPr>
          <w:rFonts w:asciiTheme="minorEastAsia" w:eastAsiaTheme="minorEastAsia" w:hAnsiTheme="minorEastAsia" w:cs="微软雅黑" w:hint="eastAsia"/>
          <w:color w:val="000000"/>
          <w:sz w:val="21"/>
          <w:shd w:val="clear" w:color="auto" w:fill="FFFFFF"/>
        </w:rPr>
        <w:t>深圳市方格尔科技有限公司</w:t>
      </w:r>
      <w:r w:rsidR="0069316C" w:rsidRPr="007221A8">
        <w:rPr>
          <w:rFonts w:asciiTheme="minorEastAsia" w:eastAsiaTheme="minorEastAsia" w:hAnsiTheme="minorEastAsia" w:cs="Times New Roman"/>
          <w:sz w:val="21"/>
        </w:rPr>
        <w:t>：</w:t>
      </w:r>
    </w:p>
    <w:p w:rsidR="0069316C" w:rsidRPr="007221A8" w:rsidRDefault="0069316C" w:rsidP="0069316C">
      <w:pPr>
        <w:ind w:firstLine="0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ab/>
      </w:r>
    </w:p>
    <w:p w:rsidR="00AE47B6" w:rsidRPr="007221A8" w:rsidRDefault="00AE47B6" w:rsidP="0069316C">
      <w:pPr>
        <w:ind w:firstLine="0"/>
        <w:rPr>
          <w:rFonts w:asciiTheme="minorEastAsia" w:eastAsiaTheme="minorEastAsia" w:hAnsiTheme="minorEastAsia" w:cs="Times New Roman"/>
          <w:bCs/>
          <w:iCs/>
          <w:kern w:val="0"/>
          <w:sz w:val="21"/>
        </w:rPr>
      </w:pPr>
    </w:p>
    <w:p w:rsidR="00E46431" w:rsidRPr="007221A8" w:rsidRDefault="0069316C" w:rsidP="000E126E">
      <w:pPr>
        <w:ind w:firstLine="0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bCs/>
          <w:iCs/>
          <w:kern w:val="0"/>
          <w:sz w:val="21"/>
        </w:rPr>
        <w:t>日期：</w:t>
      </w:r>
      <w:r w:rsidR="003E28C8" w:rsidRPr="007221A8">
        <w:rPr>
          <w:rFonts w:asciiTheme="minorEastAsia" w:eastAsiaTheme="minorEastAsia" w:hAnsiTheme="minorEastAsia" w:cs="Times New Roman"/>
          <w:b/>
          <w:bCs/>
          <w:iCs/>
          <w:kern w:val="0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b/>
          <w:bCs/>
          <w:iCs/>
          <w:kern w:val="0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b/>
          <w:bCs/>
          <w:iCs/>
          <w:kern w:val="0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b/>
          <w:bCs/>
          <w:iCs/>
          <w:kern w:val="0"/>
          <w:sz w:val="21"/>
        </w:rPr>
        <w:tab/>
        <w:t xml:space="preserve">                 </w:t>
      </w:r>
      <w:r w:rsidR="000E126E" w:rsidRPr="007221A8">
        <w:rPr>
          <w:rFonts w:asciiTheme="minorEastAsia" w:eastAsiaTheme="minorEastAsia" w:hAnsiTheme="minorEastAsia" w:cs="Times New Roman"/>
          <w:bCs/>
          <w:iCs/>
          <w:kern w:val="0"/>
          <w:sz w:val="21"/>
        </w:rPr>
        <w:t>日期</w:t>
      </w:r>
      <w:r w:rsidR="00722CB8">
        <w:rPr>
          <w:rFonts w:asciiTheme="minorEastAsia" w:eastAsiaTheme="minorEastAsia" w:hAnsiTheme="minorEastAsia" w:cs="Times New Roman" w:hint="eastAsia"/>
          <w:bCs/>
          <w:iCs/>
          <w:kern w:val="0"/>
          <w:sz w:val="21"/>
        </w:rPr>
        <w:t>：</w:t>
      </w:r>
    </w:p>
    <w:sectPr w:rsidR="00E46431" w:rsidRPr="007221A8" w:rsidSect="002D0531">
      <w:headerReference w:type="default" r:id="rId34"/>
      <w:footerReference w:type="default" r:id="rId35"/>
      <w:pgSz w:w="11909" w:h="16834" w:code="9"/>
      <w:pgMar w:top="1440" w:right="1440" w:bottom="1440" w:left="1440" w:header="862" w:footer="862" w:gutter="72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11F4C" w:rsidRDefault="00611F4C" w:rsidP="00F96D65">
      <w:r>
        <w:separator/>
      </w:r>
    </w:p>
  </w:endnote>
  <w:endnote w:type="continuationSeparator" w:id="0">
    <w:p w:rsidR="00611F4C" w:rsidRDefault="00611F4C" w:rsidP="00F96D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imsu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楷体_GB2312">
    <w:charset w:val="86"/>
    <w:family w:val="modern"/>
    <w:pitch w:val="fixed"/>
    <w:sig w:usb0="800002BF" w:usb1="38CF7CFA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4"/>
      <w:tblW w:w="8411" w:type="dxa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908"/>
      <w:gridCol w:w="4613"/>
      <w:gridCol w:w="1890"/>
    </w:tblGrid>
    <w:tr w:rsidR="00E83219" w:rsidTr="00427FB9">
      <w:tc>
        <w:tcPr>
          <w:tcW w:w="1908" w:type="dxa"/>
        </w:tcPr>
        <w:p w:rsidR="00E83219" w:rsidRPr="00D96C86" w:rsidRDefault="001974EF" w:rsidP="00993FAE">
          <w:pPr>
            <w:pStyle w:val="af2"/>
            <w:ind w:firstLine="0"/>
            <w:rPr>
              <w:rFonts w:eastAsiaTheme="minorEastAsia" w:cs="Arial"/>
              <w:sz w:val="20"/>
              <w:szCs w:val="20"/>
              <w:lang w:eastAsia="zh-CN"/>
            </w:rPr>
          </w:pPr>
          <w:r>
            <w:rPr>
              <w:rFonts w:eastAsiaTheme="minorEastAsia" w:cs="Arial" w:hint="eastAsia"/>
              <w:sz w:val="20"/>
              <w:szCs w:val="20"/>
              <w:lang w:eastAsia="zh-CN"/>
            </w:rPr>
            <w:t>v1.</w:t>
          </w:r>
          <w:r>
            <w:rPr>
              <w:rFonts w:eastAsiaTheme="minorEastAsia" w:cs="Arial"/>
              <w:sz w:val="20"/>
              <w:szCs w:val="20"/>
              <w:lang w:eastAsia="zh-CN"/>
            </w:rPr>
            <w:t>0</w:t>
          </w:r>
          <w:r w:rsidR="002D0531">
            <w:rPr>
              <w:rFonts w:eastAsiaTheme="minorEastAsia" w:cs="Arial" w:hint="eastAsia"/>
              <w:sz w:val="20"/>
              <w:szCs w:val="20"/>
              <w:lang w:eastAsia="zh-CN"/>
            </w:rPr>
            <w:t xml:space="preserve"> (0</w:t>
          </w:r>
          <w:r w:rsidR="00993FAE">
            <w:rPr>
              <w:rFonts w:eastAsiaTheme="minorEastAsia" w:cs="Arial"/>
              <w:sz w:val="20"/>
              <w:szCs w:val="20"/>
              <w:lang w:eastAsia="zh-CN"/>
            </w:rPr>
            <w:t>4</w:t>
          </w:r>
          <w:r w:rsidR="00E83219">
            <w:rPr>
              <w:rFonts w:eastAsiaTheme="minorEastAsia" w:cs="Arial"/>
              <w:sz w:val="20"/>
              <w:szCs w:val="20"/>
              <w:lang w:eastAsia="zh-CN"/>
            </w:rPr>
            <w:t>/</w:t>
          </w:r>
          <w:r w:rsidR="00993FAE">
            <w:rPr>
              <w:rFonts w:eastAsiaTheme="minorEastAsia" w:cs="Arial"/>
              <w:sz w:val="20"/>
              <w:szCs w:val="20"/>
              <w:lang w:eastAsia="zh-CN"/>
            </w:rPr>
            <w:t>08</w:t>
          </w:r>
          <w:r w:rsidR="00E83219">
            <w:rPr>
              <w:rFonts w:eastAsiaTheme="minorEastAsia" w:cs="Arial"/>
              <w:sz w:val="20"/>
              <w:szCs w:val="20"/>
              <w:lang w:eastAsia="zh-CN"/>
            </w:rPr>
            <w:t>/201</w:t>
          </w:r>
          <w:r w:rsidR="00B70CC6">
            <w:rPr>
              <w:rFonts w:eastAsiaTheme="minorEastAsia" w:cs="Arial" w:hint="eastAsia"/>
              <w:sz w:val="20"/>
              <w:szCs w:val="20"/>
              <w:lang w:eastAsia="zh-CN"/>
            </w:rPr>
            <w:t>7</w:t>
          </w:r>
          <w:r w:rsidR="00E83219">
            <w:rPr>
              <w:rFonts w:eastAsiaTheme="minorEastAsia" w:cs="Arial" w:hint="eastAsia"/>
              <w:sz w:val="20"/>
              <w:szCs w:val="20"/>
              <w:lang w:eastAsia="zh-CN"/>
            </w:rPr>
            <w:t>)</w:t>
          </w:r>
        </w:p>
      </w:tc>
      <w:tc>
        <w:tcPr>
          <w:tcW w:w="4613" w:type="dxa"/>
        </w:tcPr>
        <w:p w:rsidR="00E83219" w:rsidRPr="00D96C86" w:rsidRDefault="00E83219" w:rsidP="004D2BF5">
          <w:pPr>
            <w:pStyle w:val="af2"/>
            <w:ind w:firstLine="0"/>
            <w:rPr>
              <w:rFonts w:eastAsiaTheme="minorEastAsia" w:cs="Arial"/>
              <w:sz w:val="20"/>
              <w:szCs w:val="20"/>
              <w:lang w:eastAsia="zh-CN"/>
            </w:rPr>
          </w:pPr>
          <w:r w:rsidRPr="00D96C86">
            <w:rPr>
              <w:rFonts w:eastAsiaTheme="minorEastAsia" w:cs="Arial" w:hint="eastAsia"/>
              <w:sz w:val="20"/>
              <w:szCs w:val="20"/>
              <w:lang w:eastAsia="zh-CN"/>
            </w:rPr>
            <w:t>Confidential Document, Restricted Distribution</w:t>
          </w:r>
        </w:p>
      </w:tc>
      <w:tc>
        <w:tcPr>
          <w:tcW w:w="1890" w:type="dxa"/>
          <w:vAlign w:val="center"/>
        </w:tcPr>
        <w:p w:rsidR="00E83219" w:rsidRPr="00D96C86" w:rsidRDefault="009C5AFD" w:rsidP="005F281B">
          <w:pPr>
            <w:pStyle w:val="af2"/>
            <w:tabs>
              <w:tab w:val="clear" w:pos="720"/>
              <w:tab w:val="clear" w:pos="4320"/>
              <w:tab w:val="clear" w:pos="8640"/>
              <w:tab w:val="center" w:pos="162"/>
            </w:tabs>
            <w:ind w:firstLine="0"/>
            <w:jc w:val="right"/>
            <w:rPr>
              <w:rFonts w:eastAsiaTheme="minorEastAsia" w:cs="Arial"/>
              <w:sz w:val="20"/>
              <w:szCs w:val="20"/>
              <w:lang w:eastAsia="zh-CN"/>
            </w:rPr>
          </w:pPr>
          <w:r w:rsidRPr="0080582F">
            <w:rPr>
              <w:rFonts w:eastAsiaTheme="minorEastAsia" w:cs="Arial"/>
              <w:sz w:val="20"/>
              <w:szCs w:val="20"/>
              <w:lang w:eastAsia="zh-CN"/>
            </w:rPr>
            <w:fldChar w:fldCharType="begin"/>
          </w:r>
          <w:r w:rsidR="00E83219" w:rsidRPr="0080582F">
            <w:rPr>
              <w:rFonts w:eastAsiaTheme="minorEastAsia" w:cs="Arial"/>
              <w:sz w:val="20"/>
              <w:szCs w:val="20"/>
              <w:lang w:eastAsia="zh-CN"/>
            </w:rPr>
            <w:instrText xml:space="preserve"> PAGE   \* MERGEFORMAT </w:instrText>
          </w:r>
          <w:r w:rsidRPr="0080582F">
            <w:rPr>
              <w:rFonts w:eastAsiaTheme="minorEastAsia" w:cs="Arial"/>
              <w:sz w:val="20"/>
              <w:szCs w:val="20"/>
              <w:lang w:eastAsia="zh-CN"/>
            </w:rPr>
            <w:fldChar w:fldCharType="separate"/>
          </w:r>
          <w:r w:rsidR="0037390E">
            <w:rPr>
              <w:rFonts w:eastAsiaTheme="minorEastAsia" w:cs="Arial"/>
              <w:noProof/>
              <w:sz w:val="20"/>
              <w:szCs w:val="20"/>
              <w:lang w:eastAsia="zh-CN"/>
            </w:rPr>
            <w:t>2</w:t>
          </w:r>
          <w:r w:rsidRPr="0080582F">
            <w:rPr>
              <w:rFonts w:eastAsiaTheme="minorEastAsia" w:cs="Arial"/>
              <w:sz w:val="20"/>
              <w:szCs w:val="20"/>
              <w:lang w:eastAsia="zh-CN"/>
            </w:rPr>
            <w:fldChar w:fldCharType="end"/>
          </w:r>
          <w:r w:rsidR="00E83219">
            <w:rPr>
              <w:rFonts w:eastAsiaTheme="minorEastAsia" w:cs="Arial" w:hint="eastAsia"/>
              <w:sz w:val="20"/>
              <w:szCs w:val="20"/>
              <w:lang w:eastAsia="zh-CN"/>
            </w:rPr>
            <w:t xml:space="preserve"> of </w:t>
          </w:r>
          <w:fldSimple w:instr=" NUMPAGES  \* Arabic  \* MERGEFORMAT ">
            <w:r w:rsidR="0037390E" w:rsidRPr="0037390E">
              <w:rPr>
                <w:rFonts w:eastAsiaTheme="minorEastAsia" w:cs="Arial"/>
                <w:noProof/>
                <w:sz w:val="20"/>
                <w:szCs w:val="20"/>
                <w:lang w:eastAsia="zh-CN"/>
              </w:rPr>
              <w:t>18</w:t>
            </w:r>
          </w:fldSimple>
        </w:p>
      </w:tc>
    </w:tr>
  </w:tbl>
  <w:p w:rsidR="00E83219" w:rsidRDefault="00E83219" w:rsidP="00F96D65">
    <w:pPr>
      <w:pStyle w:val="af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11F4C" w:rsidRDefault="00611F4C" w:rsidP="00F96D65">
      <w:r>
        <w:separator/>
      </w:r>
    </w:p>
  </w:footnote>
  <w:footnote w:type="continuationSeparator" w:id="0">
    <w:p w:rsidR="00611F4C" w:rsidRDefault="00611F4C" w:rsidP="00F96D6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974" w:type="dxa"/>
      <w:tblInd w:w="-1133" w:type="dxa"/>
      <w:tblBorders>
        <w:bottom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1322"/>
      <w:gridCol w:w="4692"/>
      <w:gridCol w:w="3960"/>
    </w:tblGrid>
    <w:tr w:rsidR="00E83219" w:rsidTr="007734C5">
      <w:trPr>
        <w:trHeight w:val="731"/>
      </w:trPr>
      <w:tc>
        <w:tcPr>
          <w:tcW w:w="1322" w:type="dxa"/>
          <w:vAlign w:val="center"/>
        </w:tcPr>
        <w:p w:rsidR="00E83219" w:rsidRDefault="00E83219" w:rsidP="004D2BF5">
          <w:pPr>
            <w:pStyle w:val="af3"/>
            <w:ind w:firstLine="0"/>
            <w:jc w:val="left"/>
            <w:rPr>
              <w:noProof/>
              <w:lang w:eastAsia="zh-CN"/>
            </w:rPr>
          </w:pPr>
          <w:r>
            <w:rPr>
              <w:noProof/>
              <w:lang w:eastAsia="zh-CN"/>
            </w:rPr>
            <w:drawing>
              <wp:inline distT="0" distB="0" distL="0" distR="0">
                <wp:extent cx="581795" cy="438150"/>
                <wp:effectExtent l="19050" t="0" r="8755" b="0"/>
                <wp:docPr id="36" name="Picture 1" descr="Huawei Logo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Huawei Logo.gif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0505" cy="44471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692" w:type="dxa"/>
          <w:vAlign w:val="bottom"/>
        </w:tcPr>
        <w:p w:rsidR="00E83219" w:rsidRPr="000E3D0B" w:rsidRDefault="003C1EF6" w:rsidP="00373FDF">
          <w:pPr>
            <w:pStyle w:val="af3"/>
            <w:ind w:firstLine="0"/>
            <w:jc w:val="left"/>
            <w:rPr>
              <w:rFonts w:eastAsiaTheme="minorEastAsia"/>
              <w:bCs/>
              <w:lang w:eastAsia="zh-CN"/>
            </w:rPr>
          </w:pPr>
          <w:r>
            <w:rPr>
              <w:rFonts w:eastAsiaTheme="minorEastAsia"/>
              <w:bCs/>
              <w:lang w:eastAsia="zh-CN"/>
            </w:rPr>
            <w:t xml:space="preserve"> </w:t>
          </w:r>
          <w:r w:rsidR="00856961" w:rsidRPr="00856961">
            <w:rPr>
              <w:rFonts w:eastAsiaTheme="minorEastAsia" w:hint="eastAsia"/>
              <w:bCs/>
              <w:highlight w:val="yellow"/>
              <w:lang w:eastAsia="zh-CN"/>
            </w:rPr>
            <w:t>XXX</w:t>
          </w:r>
          <w:r w:rsidR="00373FDF">
            <w:rPr>
              <w:rFonts w:eastAsiaTheme="minorEastAsia" w:hint="eastAsia"/>
              <w:bCs/>
              <w:lang w:eastAsia="zh-CN"/>
            </w:rPr>
            <w:t xml:space="preserve"> </w:t>
          </w:r>
          <w:r w:rsidR="00E83219" w:rsidRPr="00C021F0">
            <w:rPr>
              <w:rFonts w:eastAsiaTheme="minorEastAsia" w:hint="eastAsia"/>
              <w:bCs/>
              <w:lang w:eastAsia="zh-CN"/>
            </w:rPr>
            <w:t>&amp;</w:t>
          </w:r>
          <w:r w:rsidR="00E83219">
            <w:rPr>
              <w:rFonts w:eastAsiaTheme="minorEastAsia" w:hint="eastAsia"/>
              <w:bCs/>
              <w:lang w:eastAsia="zh-CN"/>
            </w:rPr>
            <w:t xml:space="preserve"> </w:t>
          </w:r>
          <w:r w:rsidR="00E83219" w:rsidRPr="00C021F0">
            <w:rPr>
              <w:rFonts w:eastAsiaTheme="minorEastAsia" w:hint="eastAsia"/>
              <w:bCs/>
              <w:lang w:eastAsia="zh-CN"/>
            </w:rPr>
            <w:t>华为合作认证项目测试报告</w:t>
          </w:r>
        </w:p>
      </w:tc>
      <w:tc>
        <w:tcPr>
          <w:tcW w:w="3960" w:type="dxa"/>
          <w:vAlign w:val="center"/>
        </w:tcPr>
        <w:p w:rsidR="00E83219" w:rsidRPr="003C1EF6" w:rsidRDefault="007734C5" w:rsidP="00856961">
          <w:pPr>
            <w:pStyle w:val="af3"/>
            <w:ind w:right="480" w:firstLine="0"/>
            <w:rPr>
              <w:rFonts w:eastAsiaTheme="minorEastAsia"/>
              <w:noProof/>
              <w:lang w:eastAsia="zh-CN"/>
            </w:rPr>
          </w:pPr>
          <w:r>
            <w:rPr>
              <w:rFonts w:eastAsiaTheme="minorEastAsia"/>
              <w:noProof/>
              <w:lang w:eastAsia="zh-CN"/>
            </w:rPr>
            <w:t xml:space="preserve">            </w:t>
          </w:r>
          <w:r w:rsidR="00856961" w:rsidRPr="00856961">
            <w:rPr>
              <w:rFonts w:asciiTheme="minorEastAsia" w:eastAsiaTheme="minorEastAsia" w:hAnsiTheme="minorEastAsia" w:hint="eastAsia"/>
              <w:noProof/>
              <w:sz w:val="21"/>
              <w:szCs w:val="21"/>
              <w:highlight w:val="yellow"/>
              <w:lang w:eastAsia="zh-CN"/>
            </w:rPr>
            <w:t>公司</w:t>
          </w:r>
          <w:r w:rsidR="00856961" w:rsidRPr="00856961">
            <w:rPr>
              <w:rFonts w:asciiTheme="minorEastAsia" w:eastAsiaTheme="minorEastAsia" w:hAnsiTheme="minorEastAsia"/>
              <w:noProof/>
              <w:sz w:val="21"/>
              <w:szCs w:val="21"/>
              <w:highlight w:val="yellow"/>
              <w:lang w:eastAsia="zh-CN"/>
            </w:rPr>
            <w:t>logo</w:t>
          </w:r>
        </w:p>
      </w:tc>
    </w:tr>
  </w:tbl>
  <w:p w:rsidR="00E83219" w:rsidRPr="00060DCC" w:rsidRDefault="00E83219" w:rsidP="00060DCC">
    <w:pPr>
      <w:pStyle w:val="af3"/>
      <w:ind w:firstLine="0"/>
      <w:rPr>
        <w:rFonts w:eastAsiaTheme="minorEastAsia"/>
        <w:lang w:eastAsia="zh-CN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464ADB4E"/>
    <w:lvl w:ilvl="0">
      <w:start w:val="1"/>
      <w:numFmt w:val="decimal"/>
      <w:pStyle w:val="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99BEB05E"/>
    <w:lvl w:ilvl="0">
      <w:start w:val="1"/>
      <w:numFmt w:val="decimal"/>
      <w:pStyle w:val="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776CE3C8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896EDBBA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7F704992"/>
    <w:lvl w:ilvl="0">
      <w:start w:val="1"/>
      <w:numFmt w:val="bullet"/>
      <w:pStyle w:val="50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F460AB02"/>
    <w:lvl w:ilvl="0">
      <w:start w:val="1"/>
      <w:numFmt w:val="bullet"/>
      <w:pStyle w:val="40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8458B7E2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B78BB52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6A4A099C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2820BBB0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515326E"/>
    <w:multiLevelType w:val="multilevel"/>
    <w:tmpl w:val="9E26B4E8"/>
    <w:styleLink w:val="a1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1">
    <w:nsid w:val="0EDB2900"/>
    <w:multiLevelType w:val="hybridMultilevel"/>
    <w:tmpl w:val="1698331E"/>
    <w:styleLink w:val="a2"/>
    <w:lvl w:ilvl="0" w:tplc="6B308656">
      <w:start w:val="1"/>
      <w:numFmt w:val="bullet"/>
      <w:pStyle w:val="SubItemList"/>
      <w:lvlText w:val="−"/>
      <w:lvlJc w:val="left"/>
      <w:pPr>
        <w:tabs>
          <w:tab w:val="num" w:pos="2409"/>
        </w:tabs>
        <w:ind w:left="2410" w:hanging="284"/>
      </w:pPr>
      <w:rPr>
        <w:rFonts w:ascii="Times New Roman" w:hAnsi="Times New Roman" w:cs="Times New Roman" w:hint="default"/>
        <w:sz w:val="16"/>
        <w:szCs w:val="16"/>
      </w:rPr>
    </w:lvl>
    <w:lvl w:ilvl="1" w:tplc="04090003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cs="Wingdings" w:hint="default"/>
      </w:rPr>
    </w:lvl>
    <w:lvl w:ilvl="2" w:tplc="04090005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 w:tplc="04090003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 w:tplc="04090005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 w:tplc="04090003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 w:tplc="04090005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12">
    <w:nsid w:val="123657C4"/>
    <w:multiLevelType w:val="hybridMultilevel"/>
    <w:tmpl w:val="6BEC9C0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3A674F3"/>
    <w:multiLevelType w:val="hybridMultilevel"/>
    <w:tmpl w:val="04DAA2B6"/>
    <w:lvl w:ilvl="0" w:tplc="07407EFC">
      <w:start w:val="1"/>
      <w:numFmt w:val="bullet"/>
      <w:pStyle w:val="NotesTextListinTable"/>
      <w:lvlText w:val=""/>
      <w:lvlJc w:val="left"/>
      <w:pPr>
        <w:tabs>
          <w:tab w:val="num" w:pos="340"/>
        </w:tabs>
        <w:ind w:left="340" w:hanging="170"/>
      </w:pPr>
      <w:rPr>
        <w:rFonts w:ascii="Wingdings" w:hAnsi="Wingdings" w:hint="default"/>
        <w:color w:val="auto"/>
        <w:spacing w:val="0"/>
        <w:w w:val="100"/>
        <w:position w:val="1"/>
        <w:sz w:val="13"/>
        <w:szCs w:val="13"/>
      </w:rPr>
    </w:lvl>
    <w:lvl w:ilvl="1" w:tplc="04090003" w:tentative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4">
    <w:nsid w:val="268153D5"/>
    <w:multiLevelType w:val="multilevel"/>
    <w:tmpl w:val="38F0979C"/>
    <w:lvl w:ilvl="0">
      <w:start w:val="1"/>
      <w:numFmt w:val="decimal"/>
      <w:pStyle w:val="1"/>
      <w:lvlText w:val="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pStyle w:val="21"/>
      <w:lvlText w:val="%1.%2"/>
      <w:lvlJc w:val="left"/>
      <w:pPr>
        <w:tabs>
          <w:tab w:val="num" w:pos="718"/>
        </w:tabs>
        <w:ind w:left="718" w:hanging="576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pStyle w:val="31"/>
      <w:lvlText w:val="%1.%2.%3"/>
      <w:lvlJc w:val="left"/>
      <w:pPr>
        <w:tabs>
          <w:tab w:val="num" w:pos="1004"/>
        </w:tabs>
        <w:ind w:left="1004" w:hanging="720"/>
      </w:pPr>
      <w:rPr>
        <w:rFonts w:hint="eastAsia"/>
      </w:rPr>
    </w:lvl>
    <w:lvl w:ilvl="3">
      <w:start w:val="1"/>
      <w:numFmt w:val="decimal"/>
      <w:pStyle w:val="41"/>
      <w:lvlText w:val="%1.%2.%3.%4"/>
      <w:lvlJc w:val="left"/>
      <w:pPr>
        <w:tabs>
          <w:tab w:val="num" w:pos="1715"/>
        </w:tabs>
        <w:ind w:left="1715" w:hanging="864"/>
      </w:pPr>
      <w:rPr>
        <w:rFonts w:hint="eastAsia"/>
        <w:color w:val="auto"/>
      </w:rPr>
    </w:lvl>
    <w:lvl w:ilvl="4">
      <w:start w:val="1"/>
      <w:numFmt w:val="decimal"/>
      <w:pStyle w:val="51"/>
      <w:lvlText w:val="%1.%2.%3.%4.%5"/>
      <w:lvlJc w:val="left"/>
      <w:pPr>
        <w:tabs>
          <w:tab w:val="num" w:pos="1008"/>
        </w:tabs>
        <w:ind w:left="1008" w:hanging="1008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eastAsia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eastAsia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15">
    <w:nsid w:val="4CB04A82"/>
    <w:multiLevelType w:val="hybridMultilevel"/>
    <w:tmpl w:val="94261524"/>
    <w:lvl w:ilvl="0" w:tplc="843A1054">
      <w:start w:val="1"/>
      <w:numFmt w:val="bullet"/>
      <w:pStyle w:val="ItemLis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CC07204"/>
    <w:multiLevelType w:val="multilevel"/>
    <w:tmpl w:val="5EAEC88A"/>
    <w:lvl w:ilvl="0">
      <w:start w:val="1"/>
      <w:numFmt w:val="decimal"/>
      <w:pStyle w:val="123"/>
      <w:lvlText w:val="%1."/>
      <w:lvlJc w:val="left"/>
      <w:pPr>
        <w:tabs>
          <w:tab w:val="num" w:pos="2693"/>
        </w:tabs>
        <w:ind w:left="2693" w:hanging="283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3250" w:hanging="42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3670" w:hanging="420"/>
      </w:pPr>
      <w:rPr>
        <w:rFonts w:hint="eastAsia"/>
      </w:rPr>
    </w:lvl>
    <w:lvl w:ilvl="3">
      <w:start w:val="1"/>
      <w:numFmt w:val="decimal"/>
      <w:lvlText w:val="%4."/>
      <w:lvlJc w:val="left"/>
      <w:pPr>
        <w:ind w:left="4090" w:hanging="420"/>
      </w:pPr>
      <w:rPr>
        <w:rFonts w:hint="eastAsia"/>
      </w:rPr>
    </w:lvl>
    <w:lvl w:ilvl="4">
      <w:start w:val="1"/>
      <w:numFmt w:val="lowerLetter"/>
      <w:lvlText w:val="%5)"/>
      <w:lvlJc w:val="left"/>
      <w:pPr>
        <w:ind w:left="4510" w:hanging="42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4930" w:hanging="42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5350" w:hanging="420"/>
      </w:pPr>
      <w:rPr>
        <w:rFonts w:hint="eastAsia"/>
      </w:rPr>
    </w:lvl>
    <w:lvl w:ilvl="7">
      <w:start w:val="1"/>
      <w:numFmt w:val="lowerLetter"/>
      <w:lvlText w:val="%8)"/>
      <w:lvlJc w:val="left"/>
      <w:pPr>
        <w:ind w:left="5770" w:hanging="42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6190" w:hanging="420"/>
      </w:pPr>
      <w:rPr>
        <w:rFonts w:hint="eastAsia"/>
      </w:rPr>
    </w:lvl>
  </w:abstractNum>
  <w:abstractNum w:abstractNumId="17">
    <w:nsid w:val="5E7B5795"/>
    <w:multiLevelType w:val="multilevel"/>
    <w:tmpl w:val="0409001D"/>
    <w:styleLink w:val="1111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8">
    <w:nsid w:val="6E230785"/>
    <w:multiLevelType w:val="hybridMultilevel"/>
    <w:tmpl w:val="D7B4CA18"/>
    <w:lvl w:ilvl="0" w:tplc="C73A8AF0">
      <w:start w:val="1"/>
      <w:numFmt w:val="bullet"/>
      <w:pStyle w:val="ItemListinTable"/>
      <w:lvlText w:val=""/>
      <w:lvlJc w:val="left"/>
      <w:pPr>
        <w:tabs>
          <w:tab w:val="num" w:pos="170"/>
        </w:tabs>
        <w:ind w:left="170" w:hanging="170"/>
      </w:pPr>
      <w:rPr>
        <w:rFonts w:ascii="Wingdings" w:eastAsia="Simsun" w:hAnsi="Wingdings" w:hint="default"/>
        <w:b w:val="0"/>
        <w:i w:val="0"/>
        <w:color w:val="auto"/>
        <w:position w:val="3"/>
        <w:sz w:val="13"/>
        <w:szCs w:val="13"/>
      </w:rPr>
    </w:lvl>
    <w:lvl w:ilvl="1" w:tplc="BC1E6342" w:tentative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73DC4EFA" w:tentative="1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447A5158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060AA8E" w:tentative="1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ACA855D0" w:tentative="1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814E2218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3866FBD4" w:tentative="1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A8F086D4" w:tentative="1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9">
    <w:nsid w:val="7D9F0982"/>
    <w:multiLevelType w:val="multilevel"/>
    <w:tmpl w:val="0409001F"/>
    <w:styleLink w:val="111111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19"/>
  </w:num>
  <w:num w:numId="2">
    <w:abstractNumId w:val="17"/>
  </w:num>
  <w:num w:numId="3">
    <w:abstractNumId w:val="10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  <w:num w:numId="14">
    <w:abstractNumId w:val="11"/>
  </w:num>
  <w:num w:numId="15">
    <w:abstractNumId w:val="16"/>
  </w:num>
  <w:num w:numId="16">
    <w:abstractNumId w:val="18"/>
  </w:num>
  <w:num w:numId="17">
    <w:abstractNumId w:val="13"/>
  </w:num>
  <w:num w:numId="18">
    <w:abstractNumId w:val="15"/>
  </w:num>
  <w:num w:numId="19">
    <w:abstractNumId w:val="14"/>
  </w:num>
  <w:num w:numId="2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4"/>
  </w:num>
  <w:num w:numId="22">
    <w:abstractNumId w:val="14"/>
  </w:num>
  <w:num w:numId="23">
    <w:abstractNumId w:val="14"/>
  </w:num>
  <w:num w:numId="24">
    <w:abstractNumId w:val="12"/>
  </w:num>
  <w:num w:numId="25">
    <w:abstractNumId w:val="14"/>
  </w:num>
  <w:num w:numId="26">
    <w:abstractNumId w:val="14"/>
  </w:num>
  <w:num w:numId="27">
    <w:abstractNumId w:val="14"/>
  </w:num>
  <w:num w:numId="28">
    <w:abstractNumId w:val="14"/>
  </w:num>
  <w:num w:numId="29">
    <w:abstractNumId w:val="14"/>
  </w:num>
  <w:num w:numId="30">
    <w:abstractNumId w:val="14"/>
  </w:num>
  <w:num w:numId="31">
    <w:abstractNumId w:val="14"/>
  </w:num>
  <w:num w:numId="32">
    <w:abstractNumId w:val="14"/>
  </w:num>
  <w:num w:numId="33">
    <w:abstractNumId w:val="14"/>
  </w:num>
  <w:num w:numId="34">
    <w:abstractNumId w:val="14"/>
  </w:num>
  <w:num w:numId="35">
    <w:abstractNumId w:val="14"/>
  </w:num>
  <w:num w:numId="36">
    <w:abstractNumId w:val="14"/>
  </w:num>
  <w:num w:numId="37">
    <w:abstractNumId w:val="14"/>
  </w:num>
  <w:num w:numId="38">
    <w:abstractNumId w:val="14"/>
  </w:num>
  <w:num w:numId="39">
    <w:abstractNumId w:val="14"/>
  </w:num>
  <w:num w:numId="40">
    <w:abstractNumId w:val="14"/>
  </w:num>
  <w:num w:numId="41">
    <w:abstractNumId w:val="14"/>
  </w:num>
  <w:num w:numId="42">
    <w:abstractNumId w:val="14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bordersDoNotSurroundHeader/>
  <w:bordersDoNotSurroundFooter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doNotTrackFormatting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7E1794"/>
    <w:rsid w:val="000001F2"/>
    <w:rsid w:val="00000983"/>
    <w:rsid w:val="000012B7"/>
    <w:rsid w:val="00002AD6"/>
    <w:rsid w:val="00005F2F"/>
    <w:rsid w:val="00010E35"/>
    <w:rsid w:val="00012318"/>
    <w:rsid w:val="00013766"/>
    <w:rsid w:val="00014195"/>
    <w:rsid w:val="0001450F"/>
    <w:rsid w:val="0001478E"/>
    <w:rsid w:val="000179F6"/>
    <w:rsid w:val="00020BA9"/>
    <w:rsid w:val="00021454"/>
    <w:rsid w:val="00023FA3"/>
    <w:rsid w:val="00024798"/>
    <w:rsid w:val="000259F8"/>
    <w:rsid w:val="0003000F"/>
    <w:rsid w:val="0003053B"/>
    <w:rsid w:val="00030977"/>
    <w:rsid w:val="0003391A"/>
    <w:rsid w:val="00036310"/>
    <w:rsid w:val="00037C1B"/>
    <w:rsid w:val="000400B8"/>
    <w:rsid w:val="00041152"/>
    <w:rsid w:val="00045D91"/>
    <w:rsid w:val="00046F64"/>
    <w:rsid w:val="000477FA"/>
    <w:rsid w:val="00047C96"/>
    <w:rsid w:val="00047CA8"/>
    <w:rsid w:val="00050643"/>
    <w:rsid w:val="000523A5"/>
    <w:rsid w:val="0005364E"/>
    <w:rsid w:val="0005634A"/>
    <w:rsid w:val="00060DCC"/>
    <w:rsid w:val="0006134C"/>
    <w:rsid w:val="00062B22"/>
    <w:rsid w:val="000632C6"/>
    <w:rsid w:val="00063F22"/>
    <w:rsid w:val="00064642"/>
    <w:rsid w:val="00064BD7"/>
    <w:rsid w:val="00066112"/>
    <w:rsid w:val="000665CF"/>
    <w:rsid w:val="00070EFC"/>
    <w:rsid w:val="00071B14"/>
    <w:rsid w:val="0007292E"/>
    <w:rsid w:val="00075E0B"/>
    <w:rsid w:val="00075E2A"/>
    <w:rsid w:val="0008108F"/>
    <w:rsid w:val="000812F0"/>
    <w:rsid w:val="00082FB2"/>
    <w:rsid w:val="000845DB"/>
    <w:rsid w:val="00085582"/>
    <w:rsid w:val="00085679"/>
    <w:rsid w:val="00085A27"/>
    <w:rsid w:val="00085E48"/>
    <w:rsid w:val="00086B86"/>
    <w:rsid w:val="00087358"/>
    <w:rsid w:val="00087363"/>
    <w:rsid w:val="00090195"/>
    <w:rsid w:val="000A1CDC"/>
    <w:rsid w:val="000A3262"/>
    <w:rsid w:val="000A5722"/>
    <w:rsid w:val="000A74EA"/>
    <w:rsid w:val="000B099F"/>
    <w:rsid w:val="000B09DF"/>
    <w:rsid w:val="000B0BB3"/>
    <w:rsid w:val="000B2730"/>
    <w:rsid w:val="000B62B3"/>
    <w:rsid w:val="000C00F4"/>
    <w:rsid w:val="000C4B28"/>
    <w:rsid w:val="000C5402"/>
    <w:rsid w:val="000C67A7"/>
    <w:rsid w:val="000C6EB7"/>
    <w:rsid w:val="000D011E"/>
    <w:rsid w:val="000D359E"/>
    <w:rsid w:val="000D5D5B"/>
    <w:rsid w:val="000D6262"/>
    <w:rsid w:val="000D6A0A"/>
    <w:rsid w:val="000E126E"/>
    <w:rsid w:val="000E2220"/>
    <w:rsid w:val="000E349C"/>
    <w:rsid w:val="000E3D0B"/>
    <w:rsid w:val="000E5D03"/>
    <w:rsid w:val="000E677F"/>
    <w:rsid w:val="000E6B3D"/>
    <w:rsid w:val="000E6FE7"/>
    <w:rsid w:val="000F0DAD"/>
    <w:rsid w:val="000F7A4D"/>
    <w:rsid w:val="000F7FE9"/>
    <w:rsid w:val="0010178A"/>
    <w:rsid w:val="00101813"/>
    <w:rsid w:val="00105514"/>
    <w:rsid w:val="00107B5D"/>
    <w:rsid w:val="0011161B"/>
    <w:rsid w:val="00112E8B"/>
    <w:rsid w:val="001130D5"/>
    <w:rsid w:val="00115AFF"/>
    <w:rsid w:val="00117C54"/>
    <w:rsid w:val="00125624"/>
    <w:rsid w:val="00132BD4"/>
    <w:rsid w:val="001332F4"/>
    <w:rsid w:val="001357F1"/>
    <w:rsid w:val="00137D79"/>
    <w:rsid w:val="00137EFF"/>
    <w:rsid w:val="00140541"/>
    <w:rsid w:val="00140D08"/>
    <w:rsid w:val="00142BCB"/>
    <w:rsid w:val="001439FF"/>
    <w:rsid w:val="00144E76"/>
    <w:rsid w:val="001470C7"/>
    <w:rsid w:val="00154128"/>
    <w:rsid w:val="0015761E"/>
    <w:rsid w:val="00163732"/>
    <w:rsid w:val="00165F75"/>
    <w:rsid w:val="00166D3A"/>
    <w:rsid w:val="00173DF8"/>
    <w:rsid w:val="0018029E"/>
    <w:rsid w:val="00180A4E"/>
    <w:rsid w:val="001821D9"/>
    <w:rsid w:val="00184FD8"/>
    <w:rsid w:val="001875A4"/>
    <w:rsid w:val="001951D4"/>
    <w:rsid w:val="001974EF"/>
    <w:rsid w:val="001A235C"/>
    <w:rsid w:val="001A2600"/>
    <w:rsid w:val="001A2825"/>
    <w:rsid w:val="001A462A"/>
    <w:rsid w:val="001A5231"/>
    <w:rsid w:val="001A54BB"/>
    <w:rsid w:val="001A6B01"/>
    <w:rsid w:val="001B178D"/>
    <w:rsid w:val="001B19A1"/>
    <w:rsid w:val="001B1E60"/>
    <w:rsid w:val="001B2ED0"/>
    <w:rsid w:val="001B3882"/>
    <w:rsid w:val="001B46AF"/>
    <w:rsid w:val="001B4897"/>
    <w:rsid w:val="001B7105"/>
    <w:rsid w:val="001B7F17"/>
    <w:rsid w:val="001D2CFA"/>
    <w:rsid w:val="001D2DFB"/>
    <w:rsid w:val="001D328A"/>
    <w:rsid w:val="001D39D0"/>
    <w:rsid w:val="001E2908"/>
    <w:rsid w:val="001E3DFF"/>
    <w:rsid w:val="001E3E09"/>
    <w:rsid w:val="001F1E57"/>
    <w:rsid w:val="001F265D"/>
    <w:rsid w:val="001F433D"/>
    <w:rsid w:val="001F494D"/>
    <w:rsid w:val="001F58BF"/>
    <w:rsid w:val="001F637B"/>
    <w:rsid w:val="001F6CDD"/>
    <w:rsid w:val="00200812"/>
    <w:rsid w:val="00200E6C"/>
    <w:rsid w:val="00201497"/>
    <w:rsid w:val="0020587D"/>
    <w:rsid w:val="00205F2E"/>
    <w:rsid w:val="00213214"/>
    <w:rsid w:val="0021445F"/>
    <w:rsid w:val="00214ABC"/>
    <w:rsid w:val="002164FC"/>
    <w:rsid w:val="00220C95"/>
    <w:rsid w:val="00220F59"/>
    <w:rsid w:val="002218D2"/>
    <w:rsid w:val="00222A3F"/>
    <w:rsid w:val="00222C4E"/>
    <w:rsid w:val="00223D48"/>
    <w:rsid w:val="00223EB8"/>
    <w:rsid w:val="00226C49"/>
    <w:rsid w:val="00226C70"/>
    <w:rsid w:val="002302E9"/>
    <w:rsid w:val="0023249C"/>
    <w:rsid w:val="00233CD9"/>
    <w:rsid w:val="00237013"/>
    <w:rsid w:val="00243ECB"/>
    <w:rsid w:val="00251E43"/>
    <w:rsid w:val="00254ABA"/>
    <w:rsid w:val="00256357"/>
    <w:rsid w:val="00256D4E"/>
    <w:rsid w:val="00257D16"/>
    <w:rsid w:val="00263812"/>
    <w:rsid w:val="002669B8"/>
    <w:rsid w:val="0027011A"/>
    <w:rsid w:val="00270857"/>
    <w:rsid w:val="00271096"/>
    <w:rsid w:val="00271C3A"/>
    <w:rsid w:val="0027428A"/>
    <w:rsid w:val="00276657"/>
    <w:rsid w:val="00281FC3"/>
    <w:rsid w:val="0028210E"/>
    <w:rsid w:val="00282654"/>
    <w:rsid w:val="00282F6F"/>
    <w:rsid w:val="00285800"/>
    <w:rsid w:val="002925FB"/>
    <w:rsid w:val="00292674"/>
    <w:rsid w:val="00294748"/>
    <w:rsid w:val="002953D9"/>
    <w:rsid w:val="00297621"/>
    <w:rsid w:val="002A1FCB"/>
    <w:rsid w:val="002A2BCC"/>
    <w:rsid w:val="002A71AA"/>
    <w:rsid w:val="002A7957"/>
    <w:rsid w:val="002B10F9"/>
    <w:rsid w:val="002B142F"/>
    <w:rsid w:val="002B2130"/>
    <w:rsid w:val="002B615A"/>
    <w:rsid w:val="002B735B"/>
    <w:rsid w:val="002C0E9C"/>
    <w:rsid w:val="002C2C44"/>
    <w:rsid w:val="002C2F23"/>
    <w:rsid w:val="002C5062"/>
    <w:rsid w:val="002C68E4"/>
    <w:rsid w:val="002D0531"/>
    <w:rsid w:val="002D076F"/>
    <w:rsid w:val="002D183F"/>
    <w:rsid w:val="002D5949"/>
    <w:rsid w:val="002D7493"/>
    <w:rsid w:val="002E2F6D"/>
    <w:rsid w:val="002E3647"/>
    <w:rsid w:val="002F1579"/>
    <w:rsid w:val="002F2EA6"/>
    <w:rsid w:val="002F319F"/>
    <w:rsid w:val="002F35A7"/>
    <w:rsid w:val="002F3BB9"/>
    <w:rsid w:val="002F42D2"/>
    <w:rsid w:val="002F7D14"/>
    <w:rsid w:val="00301C48"/>
    <w:rsid w:val="003026F0"/>
    <w:rsid w:val="00304DF7"/>
    <w:rsid w:val="00305EB0"/>
    <w:rsid w:val="00305FA5"/>
    <w:rsid w:val="00310EFD"/>
    <w:rsid w:val="00313364"/>
    <w:rsid w:val="00314A89"/>
    <w:rsid w:val="00315351"/>
    <w:rsid w:val="003158B2"/>
    <w:rsid w:val="00315DF3"/>
    <w:rsid w:val="00316DEA"/>
    <w:rsid w:val="003170D5"/>
    <w:rsid w:val="0033261D"/>
    <w:rsid w:val="00332F39"/>
    <w:rsid w:val="00333543"/>
    <w:rsid w:val="00335CA8"/>
    <w:rsid w:val="00340B8B"/>
    <w:rsid w:val="00341723"/>
    <w:rsid w:val="003454BE"/>
    <w:rsid w:val="00345C07"/>
    <w:rsid w:val="00346191"/>
    <w:rsid w:val="00346FEF"/>
    <w:rsid w:val="00351426"/>
    <w:rsid w:val="00351F5B"/>
    <w:rsid w:val="00352497"/>
    <w:rsid w:val="00352738"/>
    <w:rsid w:val="0035491E"/>
    <w:rsid w:val="00357516"/>
    <w:rsid w:val="00361B98"/>
    <w:rsid w:val="00367EDA"/>
    <w:rsid w:val="003706A0"/>
    <w:rsid w:val="00370BE7"/>
    <w:rsid w:val="0037349E"/>
    <w:rsid w:val="0037390E"/>
    <w:rsid w:val="00373FDF"/>
    <w:rsid w:val="00375186"/>
    <w:rsid w:val="003759F8"/>
    <w:rsid w:val="00377D28"/>
    <w:rsid w:val="003815D1"/>
    <w:rsid w:val="00381F79"/>
    <w:rsid w:val="00384AA5"/>
    <w:rsid w:val="003866E7"/>
    <w:rsid w:val="00386E55"/>
    <w:rsid w:val="00390667"/>
    <w:rsid w:val="003909B2"/>
    <w:rsid w:val="00393061"/>
    <w:rsid w:val="003A0291"/>
    <w:rsid w:val="003B036E"/>
    <w:rsid w:val="003B0D96"/>
    <w:rsid w:val="003B201E"/>
    <w:rsid w:val="003B227C"/>
    <w:rsid w:val="003B3616"/>
    <w:rsid w:val="003B51A1"/>
    <w:rsid w:val="003B59DD"/>
    <w:rsid w:val="003C1EF6"/>
    <w:rsid w:val="003C30A3"/>
    <w:rsid w:val="003C4F4F"/>
    <w:rsid w:val="003C6ABC"/>
    <w:rsid w:val="003C790B"/>
    <w:rsid w:val="003C7EA9"/>
    <w:rsid w:val="003D063C"/>
    <w:rsid w:val="003D1259"/>
    <w:rsid w:val="003D4B20"/>
    <w:rsid w:val="003E0BDD"/>
    <w:rsid w:val="003E28C8"/>
    <w:rsid w:val="003E4151"/>
    <w:rsid w:val="003E4EC1"/>
    <w:rsid w:val="003E5BBE"/>
    <w:rsid w:val="003E7D3F"/>
    <w:rsid w:val="003F0BF3"/>
    <w:rsid w:val="003F0F18"/>
    <w:rsid w:val="003F0FC9"/>
    <w:rsid w:val="003F37C0"/>
    <w:rsid w:val="003F5FE9"/>
    <w:rsid w:val="003F6491"/>
    <w:rsid w:val="003F733C"/>
    <w:rsid w:val="004007B6"/>
    <w:rsid w:val="00402FBE"/>
    <w:rsid w:val="0041150F"/>
    <w:rsid w:val="00412392"/>
    <w:rsid w:val="00413B3F"/>
    <w:rsid w:val="00413CFF"/>
    <w:rsid w:val="00420BEE"/>
    <w:rsid w:val="00420DDF"/>
    <w:rsid w:val="00427FB9"/>
    <w:rsid w:val="0043231E"/>
    <w:rsid w:val="004341CB"/>
    <w:rsid w:val="00435A49"/>
    <w:rsid w:val="00435C92"/>
    <w:rsid w:val="00442666"/>
    <w:rsid w:val="0044331D"/>
    <w:rsid w:val="00444287"/>
    <w:rsid w:val="0045047A"/>
    <w:rsid w:val="004525FB"/>
    <w:rsid w:val="0045403F"/>
    <w:rsid w:val="0045551C"/>
    <w:rsid w:val="00462676"/>
    <w:rsid w:val="00462D1F"/>
    <w:rsid w:val="00463A5B"/>
    <w:rsid w:val="00466F50"/>
    <w:rsid w:val="00470DBA"/>
    <w:rsid w:val="004730BB"/>
    <w:rsid w:val="004763AE"/>
    <w:rsid w:val="00477F56"/>
    <w:rsid w:val="004801A9"/>
    <w:rsid w:val="0048345F"/>
    <w:rsid w:val="004839F6"/>
    <w:rsid w:val="00483A9A"/>
    <w:rsid w:val="00483CDF"/>
    <w:rsid w:val="00484DB3"/>
    <w:rsid w:val="004856CC"/>
    <w:rsid w:val="00485C00"/>
    <w:rsid w:val="00490601"/>
    <w:rsid w:val="00493BF6"/>
    <w:rsid w:val="00493F2F"/>
    <w:rsid w:val="004961B6"/>
    <w:rsid w:val="00497BF5"/>
    <w:rsid w:val="00497CFA"/>
    <w:rsid w:val="004A1E09"/>
    <w:rsid w:val="004A2620"/>
    <w:rsid w:val="004A2A18"/>
    <w:rsid w:val="004A3089"/>
    <w:rsid w:val="004A4083"/>
    <w:rsid w:val="004A74CD"/>
    <w:rsid w:val="004B0634"/>
    <w:rsid w:val="004B12A9"/>
    <w:rsid w:val="004B354A"/>
    <w:rsid w:val="004B4989"/>
    <w:rsid w:val="004B59ED"/>
    <w:rsid w:val="004C02CA"/>
    <w:rsid w:val="004C1B68"/>
    <w:rsid w:val="004C26F1"/>
    <w:rsid w:val="004C5497"/>
    <w:rsid w:val="004C5B13"/>
    <w:rsid w:val="004C6911"/>
    <w:rsid w:val="004C7297"/>
    <w:rsid w:val="004D01B2"/>
    <w:rsid w:val="004D2BF5"/>
    <w:rsid w:val="004D35F7"/>
    <w:rsid w:val="004D42A8"/>
    <w:rsid w:val="004E2717"/>
    <w:rsid w:val="004E5F4A"/>
    <w:rsid w:val="004E6380"/>
    <w:rsid w:val="004E6781"/>
    <w:rsid w:val="004F0D5F"/>
    <w:rsid w:val="004F40FA"/>
    <w:rsid w:val="004F4FE1"/>
    <w:rsid w:val="004F6718"/>
    <w:rsid w:val="00500192"/>
    <w:rsid w:val="0050032E"/>
    <w:rsid w:val="0050258C"/>
    <w:rsid w:val="0050377B"/>
    <w:rsid w:val="00504D0B"/>
    <w:rsid w:val="00505B4C"/>
    <w:rsid w:val="005076F7"/>
    <w:rsid w:val="005115CB"/>
    <w:rsid w:val="00513F7A"/>
    <w:rsid w:val="00515B75"/>
    <w:rsid w:val="00524D1E"/>
    <w:rsid w:val="00533EB2"/>
    <w:rsid w:val="00535C4F"/>
    <w:rsid w:val="0054026D"/>
    <w:rsid w:val="00542A20"/>
    <w:rsid w:val="00545FC9"/>
    <w:rsid w:val="005465C8"/>
    <w:rsid w:val="00550CDE"/>
    <w:rsid w:val="00552033"/>
    <w:rsid w:val="005529DE"/>
    <w:rsid w:val="005554C2"/>
    <w:rsid w:val="005574CB"/>
    <w:rsid w:val="00560DAE"/>
    <w:rsid w:val="00562B93"/>
    <w:rsid w:val="00566FE1"/>
    <w:rsid w:val="00573E51"/>
    <w:rsid w:val="00575EF1"/>
    <w:rsid w:val="0057735E"/>
    <w:rsid w:val="0057764C"/>
    <w:rsid w:val="0058064B"/>
    <w:rsid w:val="00581712"/>
    <w:rsid w:val="0058391A"/>
    <w:rsid w:val="00584113"/>
    <w:rsid w:val="00585582"/>
    <w:rsid w:val="00585A28"/>
    <w:rsid w:val="005865FD"/>
    <w:rsid w:val="00592645"/>
    <w:rsid w:val="005A022F"/>
    <w:rsid w:val="005A1CA2"/>
    <w:rsid w:val="005A2C37"/>
    <w:rsid w:val="005A336C"/>
    <w:rsid w:val="005A4BBE"/>
    <w:rsid w:val="005A64C7"/>
    <w:rsid w:val="005A6511"/>
    <w:rsid w:val="005A6A33"/>
    <w:rsid w:val="005B35C2"/>
    <w:rsid w:val="005B723E"/>
    <w:rsid w:val="005B7257"/>
    <w:rsid w:val="005C0126"/>
    <w:rsid w:val="005C0398"/>
    <w:rsid w:val="005C089F"/>
    <w:rsid w:val="005C1FCC"/>
    <w:rsid w:val="005C25C1"/>
    <w:rsid w:val="005C25D3"/>
    <w:rsid w:val="005C3B33"/>
    <w:rsid w:val="005C5F82"/>
    <w:rsid w:val="005C7271"/>
    <w:rsid w:val="005C7904"/>
    <w:rsid w:val="005D19E3"/>
    <w:rsid w:val="005D2B18"/>
    <w:rsid w:val="005D3014"/>
    <w:rsid w:val="005D3587"/>
    <w:rsid w:val="005D455D"/>
    <w:rsid w:val="005D4FBA"/>
    <w:rsid w:val="005E0551"/>
    <w:rsid w:val="005E4233"/>
    <w:rsid w:val="005F153F"/>
    <w:rsid w:val="005F281B"/>
    <w:rsid w:val="005F3D6C"/>
    <w:rsid w:val="005F4500"/>
    <w:rsid w:val="005F7C89"/>
    <w:rsid w:val="006066E6"/>
    <w:rsid w:val="00606FC4"/>
    <w:rsid w:val="006107EE"/>
    <w:rsid w:val="00611F4C"/>
    <w:rsid w:val="00613BFF"/>
    <w:rsid w:val="0061507E"/>
    <w:rsid w:val="00615155"/>
    <w:rsid w:val="006167C0"/>
    <w:rsid w:val="00617754"/>
    <w:rsid w:val="00620271"/>
    <w:rsid w:val="00620639"/>
    <w:rsid w:val="00621255"/>
    <w:rsid w:val="00622A1D"/>
    <w:rsid w:val="00626F16"/>
    <w:rsid w:val="00632E89"/>
    <w:rsid w:val="00635979"/>
    <w:rsid w:val="0063617F"/>
    <w:rsid w:val="00636F34"/>
    <w:rsid w:val="00640699"/>
    <w:rsid w:val="00641521"/>
    <w:rsid w:val="00641777"/>
    <w:rsid w:val="00644821"/>
    <w:rsid w:val="00644CB6"/>
    <w:rsid w:val="00644D42"/>
    <w:rsid w:val="00653B38"/>
    <w:rsid w:val="00653EBB"/>
    <w:rsid w:val="00657B78"/>
    <w:rsid w:val="00661F9D"/>
    <w:rsid w:val="00665257"/>
    <w:rsid w:val="00667A40"/>
    <w:rsid w:val="00670BFB"/>
    <w:rsid w:val="00671211"/>
    <w:rsid w:val="00672183"/>
    <w:rsid w:val="00672E28"/>
    <w:rsid w:val="0067701B"/>
    <w:rsid w:val="0067712C"/>
    <w:rsid w:val="00677BFA"/>
    <w:rsid w:val="00680B23"/>
    <w:rsid w:val="006829D7"/>
    <w:rsid w:val="0068619D"/>
    <w:rsid w:val="00686478"/>
    <w:rsid w:val="006878CD"/>
    <w:rsid w:val="00690EBE"/>
    <w:rsid w:val="006924A3"/>
    <w:rsid w:val="0069316C"/>
    <w:rsid w:val="006956F5"/>
    <w:rsid w:val="006A0611"/>
    <w:rsid w:val="006A26C5"/>
    <w:rsid w:val="006A417B"/>
    <w:rsid w:val="006A7261"/>
    <w:rsid w:val="006B4D1D"/>
    <w:rsid w:val="006B6F8A"/>
    <w:rsid w:val="006B742B"/>
    <w:rsid w:val="006C01AA"/>
    <w:rsid w:val="006C235F"/>
    <w:rsid w:val="006C52AC"/>
    <w:rsid w:val="006C615E"/>
    <w:rsid w:val="006C6628"/>
    <w:rsid w:val="006C6EC5"/>
    <w:rsid w:val="006C728E"/>
    <w:rsid w:val="006D35F4"/>
    <w:rsid w:val="006D4ECC"/>
    <w:rsid w:val="006D5C90"/>
    <w:rsid w:val="006E0717"/>
    <w:rsid w:val="006E2980"/>
    <w:rsid w:val="006E3288"/>
    <w:rsid w:val="006E56BB"/>
    <w:rsid w:val="006E5C57"/>
    <w:rsid w:val="006F20A1"/>
    <w:rsid w:val="006F28C7"/>
    <w:rsid w:val="006F5AC8"/>
    <w:rsid w:val="006F6A17"/>
    <w:rsid w:val="006F7D15"/>
    <w:rsid w:val="00700209"/>
    <w:rsid w:val="00701BBE"/>
    <w:rsid w:val="00704BB4"/>
    <w:rsid w:val="00706C32"/>
    <w:rsid w:val="00707133"/>
    <w:rsid w:val="007072AE"/>
    <w:rsid w:val="007123FE"/>
    <w:rsid w:val="0071391B"/>
    <w:rsid w:val="0071497F"/>
    <w:rsid w:val="00716B86"/>
    <w:rsid w:val="007219C3"/>
    <w:rsid w:val="007221A8"/>
    <w:rsid w:val="00722679"/>
    <w:rsid w:val="00722CB8"/>
    <w:rsid w:val="00724D88"/>
    <w:rsid w:val="0072526F"/>
    <w:rsid w:val="00731120"/>
    <w:rsid w:val="00732D42"/>
    <w:rsid w:val="007335E1"/>
    <w:rsid w:val="007416E1"/>
    <w:rsid w:val="00742681"/>
    <w:rsid w:val="007429E2"/>
    <w:rsid w:val="00743684"/>
    <w:rsid w:val="007438D0"/>
    <w:rsid w:val="00745241"/>
    <w:rsid w:val="007549B4"/>
    <w:rsid w:val="00755928"/>
    <w:rsid w:val="00760790"/>
    <w:rsid w:val="0076291D"/>
    <w:rsid w:val="0076374C"/>
    <w:rsid w:val="00764B80"/>
    <w:rsid w:val="00766A08"/>
    <w:rsid w:val="0076707B"/>
    <w:rsid w:val="00770053"/>
    <w:rsid w:val="007721A2"/>
    <w:rsid w:val="007728AC"/>
    <w:rsid w:val="007734C5"/>
    <w:rsid w:val="0077403E"/>
    <w:rsid w:val="0077439A"/>
    <w:rsid w:val="0077569A"/>
    <w:rsid w:val="007845D7"/>
    <w:rsid w:val="00784969"/>
    <w:rsid w:val="00784ECC"/>
    <w:rsid w:val="00785B4F"/>
    <w:rsid w:val="00785EDD"/>
    <w:rsid w:val="00787344"/>
    <w:rsid w:val="00790204"/>
    <w:rsid w:val="00793404"/>
    <w:rsid w:val="00796E08"/>
    <w:rsid w:val="007979A3"/>
    <w:rsid w:val="007A0431"/>
    <w:rsid w:val="007A05C6"/>
    <w:rsid w:val="007A4B62"/>
    <w:rsid w:val="007A4BC1"/>
    <w:rsid w:val="007A5E19"/>
    <w:rsid w:val="007B391E"/>
    <w:rsid w:val="007B739F"/>
    <w:rsid w:val="007C1D3C"/>
    <w:rsid w:val="007C273C"/>
    <w:rsid w:val="007C38FF"/>
    <w:rsid w:val="007C3F06"/>
    <w:rsid w:val="007C47CE"/>
    <w:rsid w:val="007C5AFA"/>
    <w:rsid w:val="007C5D0E"/>
    <w:rsid w:val="007C5E30"/>
    <w:rsid w:val="007C7D6F"/>
    <w:rsid w:val="007D2D88"/>
    <w:rsid w:val="007D2DE0"/>
    <w:rsid w:val="007D31AC"/>
    <w:rsid w:val="007D3EFE"/>
    <w:rsid w:val="007D4447"/>
    <w:rsid w:val="007E1794"/>
    <w:rsid w:val="007E1B8A"/>
    <w:rsid w:val="007E2256"/>
    <w:rsid w:val="007E66A0"/>
    <w:rsid w:val="007E7455"/>
    <w:rsid w:val="007E7969"/>
    <w:rsid w:val="007F111E"/>
    <w:rsid w:val="007F2CEF"/>
    <w:rsid w:val="007F3A86"/>
    <w:rsid w:val="007F4419"/>
    <w:rsid w:val="007F4F34"/>
    <w:rsid w:val="007F4FEC"/>
    <w:rsid w:val="008001EE"/>
    <w:rsid w:val="00801AD2"/>
    <w:rsid w:val="0080582F"/>
    <w:rsid w:val="0080621D"/>
    <w:rsid w:val="00806F51"/>
    <w:rsid w:val="00811A37"/>
    <w:rsid w:val="00811DAF"/>
    <w:rsid w:val="0081280B"/>
    <w:rsid w:val="00813718"/>
    <w:rsid w:val="0081743C"/>
    <w:rsid w:val="0081779C"/>
    <w:rsid w:val="00822657"/>
    <w:rsid w:val="00824D2F"/>
    <w:rsid w:val="0082510A"/>
    <w:rsid w:val="00825F08"/>
    <w:rsid w:val="0083262C"/>
    <w:rsid w:val="00834CC0"/>
    <w:rsid w:val="0084013C"/>
    <w:rsid w:val="00840EDB"/>
    <w:rsid w:val="0084290F"/>
    <w:rsid w:val="00845217"/>
    <w:rsid w:val="00846005"/>
    <w:rsid w:val="0085336A"/>
    <w:rsid w:val="00856961"/>
    <w:rsid w:val="00857B70"/>
    <w:rsid w:val="00860DA6"/>
    <w:rsid w:val="00861726"/>
    <w:rsid w:val="0087200C"/>
    <w:rsid w:val="008749FB"/>
    <w:rsid w:val="0087689E"/>
    <w:rsid w:val="00877625"/>
    <w:rsid w:val="008805B5"/>
    <w:rsid w:val="008823CB"/>
    <w:rsid w:val="00883601"/>
    <w:rsid w:val="008837C8"/>
    <w:rsid w:val="00890E0F"/>
    <w:rsid w:val="00892716"/>
    <w:rsid w:val="00893D39"/>
    <w:rsid w:val="0089710B"/>
    <w:rsid w:val="008A0D04"/>
    <w:rsid w:val="008A1F1D"/>
    <w:rsid w:val="008A3265"/>
    <w:rsid w:val="008A4C2D"/>
    <w:rsid w:val="008A5607"/>
    <w:rsid w:val="008A563C"/>
    <w:rsid w:val="008A6BDA"/>
    <w:rsid w:val="008B4404"/>
    <w:rsid w:val="008B5478"/>
    <w:rsid w:val="008B64A4"/>
    <w:rsid w:val="008C03D2"/>
    <w:rsid w:val="008C19AE"/>
    <w:rsid w:val="008C1E42"/>
    <w:rsid w:val="008C31E8"/>
    <w:rsid w:val="008C5787"/>
    <w:rsid w:val="008C5A31"/>
    <w:rsid w:val="008C727B"/>
    <w:rsid w:val="008D2FAB"/>
    <w:rsid w:val="008E10EF"/>
    <w:rsid w:val="008E1DE1"/>
    <w:rsid w:val="008E3608"/>
    <w:rsid w:val="008E3662"/>
    <w:rsid w:val="008E4B35"/>
    <w:rsid w:val="008E53BC"/>
    <w:rsid w:val="008E570D"/>
    <w:rsid w:val="008E758D"/>
    <w:rsid w:val="008F0642"/>
    <w:rsid w:val="008F14AA"/>
    <w:rsid w:val="008F2ED1"/>
    <w:rsid w:val="008F311D"/>
    <w:rsid w:val="008F3866"/>
    <w:rsid w:val="008F60EE"/>
    <w:rsid w:val="008F6EFA"/>
    <w:rsid w:val="008F6FFE"/>
    <w:rsid w:val="00901E81"/>
    <w:rsid w:val="00902411"/>
    <w:rsid w:val="009050FB"/>
    <w:rsid w:val="0090545F"/>
    <w:rsid w:val="0090588D"/>
    <w:rsid w:val="00905A3B"/>
    <w:rsid w:val="00907DC5"/>
    <w:rsid w:val="00910687"/>
    <w:rsid w:val="0091108B"/>
    <w:rsid w:val="009126FD"/>
    <w:rsid w:val="009132EE"/>
    <w:rsid w:val="00916771"/>
    <w:rsid w:val="00916F7A"/>
    <w:rsid w:val="00917CBA"/>
    <w:rsid w:val="00921ABC"/>
    <w:rsid w:val="00923483"/>
    <w:rsid w:val="00923F73"/>
    <w:rsid w:val="00924336"/>
    <w:rsid w:val="009319B8"/>
    <w:rsid w:val="00932398"/>
    <w:rsid w:val="00935E00"/>
    <w:rsid w:val="00936196"/>
    <w:rsid w:val="00937634"/>
    <w:rsid w:val="009415B4"/>
    <w:rsid w:val="0094235E"/>
    <w:rsid w:val="00945FDA"/>
    <w:rsid w:val="009464E2"/>
    <w:rsid w:val="00947170"/>
    <w:rsid w:val="00950B4F"/>
    <w:rsid w:val="00954701"/>
    <w:rsid w:val="00955296"/>
    <w:rsid w:val="00956B97"/>
    <w:rsid w:val="0096664B"/>
    <w:rsid w:val="00966C4F"/>
    <w:rsid w:val="009671E0"/>
    <w:rsid w:val="0096751E"/>
    <w:rsid w:val="0097463A"/>
    <w:rsid w:val="00974C0D"/>
    <w:rsid w:val="00977869"/>
    <w:rsid w:val="00980623"/>
    <w:rsid w:val="009839F4"/>
    <w:rsid w:val="009858F6"/>
    <w:rsid w:val="00985F55"/>
    <w:rsid w:val="00985F5E"/>
    <w:rsid w:val="0099125F"/>
    <w:rsid w:val="00993F21"/>
    <w:rsid w:val="00993FAE"/>
    <w:rsid w:val="00995576"/>
    <w:rsid w:val="009A11E3"/>
    <w:rsid w:val="009A64D4"/>
    <w:rsid w:val="009A6E6A"/>
    <w:rsid w:val="009B0D0C"/>
    <w:rsid w:val="009B1C3D"/>
    <w:rsid w:val="009B268E"/>
    <w:rsid w:val="009B51A6"/>
    <w:rsid w:val="009B6125"/>
    <w:rsid w:val="009B7846"/>
    <w:rsid w:val="009C1C8F"/>
    <w:rsid w:val="009C31BA"/>
    <w:rsid w:val="009C5AFD"/>
    <w:rsid w:val="009C5E1A"/>
    <w:rsid w:val="009C71D9"/>
    <w:rsid w:val="009C7843"/>
    <w:rsid w:val="009D1AF3"/>
    <w:rsid w:val="009D2A71"/>
    <w:rsid w:val="009D337A"/>
    <w:rsid w:val="009D4035"/>
    <w:rsid w:val="009E1308"/>
    <w:rsid w:val="009E43FD"/>
    <w:rsid w:val="009E47AA"/>
    <w:rsid w:val="009E55B7"/>
    <w:rsid w:val="009E70E0"/>
    <w:rsid w:val="009F15A7"/>
    <w:rsid w:val="009F1F1F"/>
    <w:rsid w:val="009F1F3F"/>
    <w:rsid w:val="009F3A1D"/>
    <w:rsid w:val="009F433F"/>
    <w:rsid w:val="009F4936"/>
    <w:rsid w:val="009F6BEF"/>
    <w:rsid w:val="009F781B"/>
    <w:rsid w:val="00A026DD"/>
    <w:rsid w:val="00A040F2"/>
    <w:rsid w:val="00A05F5E"/>
    <w:rsid w:val="00A078F8"/>
    <w:rsid w:val="00A07B4D"/>
    <w:rsid w:val="00A10167"/>
    <w:rsid w:val="00A101B5"/>
    <w:rsid w:val="00A169C2"/>
    <w:rsid w:val="00A17C63"/>
    <w:rsid w:val="00A20783"/>
    <w:rsid w:val="00A20C89"/>
    <w:rsid w:val="00A21887"/>
    <w:rsid w:val="00A21A79"/>
    <w:rsid w:val="00A22333"/>
    <w:rsid w:val="00A238D2"/>
    <w:rsid w:val="00A26C9B"/>
    <w:rsid w:val="00A27DD5"/>
    <w:rsid w:val="00A30746"/>
    <w:rsid w:val="00A307F9"/>
    <w:rsid w:val="00A32FB6"/>
    <w:rsid w:val="00A3346C"/>
    <w:rsid w:val="00A36041"/>
    <w:rsid w:val="00A40EDB"/>
    <w:rsid w:val="00A455C2"/>
    <w:rsid w:val="00A52970"/>
    <w:rsid w:val="00A52A38"/>
    <w:rsid w:val="00A53082"/>
    <w:rsid w:val="00A56FEA"/>
    <w:rsid w:val="00A57E55"/>
    <w:rsid w:val="00A62BA9"/>
    <w:rsid w:val="00A62E3E"/>
    <w:rsid w:val="00A641AB"/>
    <w:rsid w:val="00A642FE"/>
    <w:rsid w:val="00A70DD7"/>
    <w:rsid w:val="00A7324C"/>
    <w:rsid w:val="00A74B4E"/>
    <w:rsid w:val="00A75C19"/>
    <w:rsid w:val="00A80CCF"/>
    <w:rsid w:val="00A81474"/>
    <w:rsid w:val="00A84694"/>
    <w:rsid w:val="00A84A23"/>
    <w:rsid w:val="00A8500E"/>
    <w:rsid w:val="00A85594"/>
    <w:rsid w:val="00A93D62"/>
    <w:rsid w:val="00A953D1"/>
    <w:rsid w:val="00A96A42"/>
    <w:rsid w:val="00AA4A80"/>
    <w:rsid w:val="00AA59BE"/>
    <w:rsid w:val="00AA641E"/>
    <w:rsid w:val="00AA7D76"/>
    <w:rsid w:val="00AB0809"/>
    <w:rsid w:val="00AB0B85"/>
    <w:rsid w:val="00AB65C0"/>
    <w:rsid w:val="00AB7986"/>
    <w:rsid w:val="00AC21BF"/>
    <w:rsid w:val="00AC2A82"/>
    <w:rsid w:val="00AC2C7D"/>
    <w:rsid w:val="00AC3F6D"/>
    <w:rsid w:val="00AC55AF"/>
    <w:rsid w:val="00AC5919"/>
    <w:rsid w:val="00AD13E4"/>
    <w:rsid w:val="00AD20CF"/>
    <w:rsid w:val="00AD2B19"/>
    <w:rsid w:val="00AD3C5E"/>
    <w:rsid w:val="00AD3D68"/>
    <w:rsid w:val="00AD5A3F"/>
    <w:rsid w:val="00AD5DE9"/>
    <w:rsid w:val="00AD5EA9"/>
    <w:rsid w:val="00AE0DD0"/>
    <w:rsid w:val="00AE2E1F"/>
    <w:rsid w:val="00AE2F5C"/>
    <w:rsid w:val="00AE47B6"/>
    <w:rsid w:val="00AE6DA0"/>
    <w:rsid w:val="00AE7905"/>
    <w:rsid w:val="00AF1A16"/>
    <w:rsid w:val="00AF1FBE"/>
    <w:rsid w:val="00AF211A"/>
    <w:rsid w:val="00AF51CB"/>
    <w:rsid w:val="00B0387D"/>
    <w:rsid w:val="00B04100"/>
    <w:rsid w:val="00B04D63"/>
    <w:rsid w:val="00B06E91"/>
    <w:rsid w:val="00B13FD8"/>
    <w:rsid w:val="00B16F7A"/>
    <w:rsid w:val="00B1780A"/>
    <w:rsid w:val="00B20315"/>
    <w:rsid w:val="00B2227D"/>
    <w:rsid w:val="00B22D53"/>
    <w:rsid w:val="00B22F20"/>
    <w:rsid w:val="00B23860"/>
    <w:rsid w:val="00B24C1C"/>
    <w:rsid w:val="00B24DD9"/>
    <w:rsid w:val="00B24E52"/>
    <w:rsid w:val="00B34A71"/>
    <w:rsid w:val="00B361B5"/>
    <w:rsid w:val="00B37058"/>
    <w:rsid w:val="00B37D3B"/>
    <w:rsid w:val="00B40496"/>
    <w:rsid w:val="00B427D4"/>
    <w:rsid w:val="00B43194"/>
    <w:rsid w:val="00B43426"/>
    <w:rsid w:val="00B43D6A"/>
    <w:rsid w:val="00B46FD3"/>
    <w:rsid w:val="00B50043"/>
    <w:rsid w:val="00B504AC"/>
    <w:rsid w:val="00B51144"/>
    <w:rsid w:val="00B52EEF"/>
    <w:rsid w:val="00B5535E"/>
    <w:rsid w:val="00B5586C"/>
    <w:rsid w:val="00B65DB2"/>
    <w:rsid w:val="00B676E6"/>
    <w:rsid w:val="00B67C36"/>
    <w:rsid w:val="00B70CC6"/>
    <w:rsid w:val="00B70EE5"/>
    <w:rsid w:val="00B71BC2"/>
    <w:rsid w:val="00B72020"/>
    <w:rsid w:val="00B75F92"/>
    <w:rsid w:val="00B7654C"/>
    <w:rsid w:val="00B80658"/>
    <w:rsid w:val="00B81BBF"/>
    <w:rsid w:val="00B84756"/>
    <w:rsid w:val="00B85787"/>
    <w:rsid w:val="00B9097E"/>
    <w:rsid w:val="00B94686"/>
    <w:rsid w:val="00B97A1D"/>
    <w:rsid w:val="00BA076F"/>
    <w:rsid w:val="00BA103C"/>
    <w:rsid w:val="00BA27E2"/>
    <w:rsid w:val="00BA5C42"/>
    <w:rsid w:val="00BA6220"/>
    <w:rsid w:val="00BB14B4"/>
    <w:rsid w:val="00BB3B9B"/>
    <w:rsid w:val="00BB4574"/>
    <w:rsid w:val="00BB55A6"/>
    <w:rsid w:val="00BB5800"/>
    <w:rsid w:val="00BB6CBC"/>
    <w:rsid w:val="00BB6D3E"/>
    <w:rsid w:val="00BC112B"/>
    <w:rsid w:val="00BC11D0"/>
    <w:rsid w:val="00BC2FA7"/>
    <w:rsid w:val="00BC366C"/>
    <w:rsid w:val="00BC3AFE"/>
    <w:rsid w:val="00BC4FB6"/>
    <w:rsid w:val="00BC67EE"/>
    <w:rsid w:val="00BC6F16"/>
    <w:rsid w:val="00BD0E23"/>
    <w:rsid w:val="00BD1C1B"/>
    <w:rsid w:val="00BD2030"/>
    <w:rsid w:val="00BD3A82"/>
    <w:rsid w:val="00BD7568"/>
    <w:rsid w:val="00BD7EB2"/>
    <w:rsid w:val="00BE0192"/>
    <w:rsid w:val="00BE0CB5"/>
    <w:rsid w:val="00BE1A40"/>
    <w:rsid w:val="00BE22F9"/>
    <w:rsid w:val="00BE2C19"/>
    <w:rsid w:val="00BE58BC"/>
    <w:rsid w:val="00BF019C"/>
    <w:rsid w:val="00BF04A2"/>
    <w:rsid w:val="00BF52D9"/>
    <w:rsid w:val="00C021F0"/>
    <w:rsid w:val="00C03EE0"/>
    <w:rsid w:val="00C03FFE"/>
    <w:rsid w:val="00C10486"/>
    <w:rsid w:val="00C121E0"/>
    <w:rsid w:val="00C14C52"/>
    <w:rsid w:val="00C16F03"/>
    <w:rsid w:val="00C16FCA"/>
    <w:rsid w:val="00C21A9C"/>
    <w:rsid w:val="00C21DEE"/>
    <w:rsid w:val="00C22A3D"/>
    <w:rsid w:val="00C26133"/>
    <w:rsid w:val="00C262F5"/>
    <w:rsid w:val="00C316BC"/>
    <w:rsid w:val="00C332D6"/>
    <w:rsid w:val="00C35203"/>
    <w:rsid w:val="00C35DDB"/>
    <w:rsid w:val="00C36D96"/>
    <w:rsid w:val="00C40E9F"/>
    <w:rsid w:val="00C42FE1"/>
    <w:rsid w:val="00C456A8"/>
    <w:rsid w:val="00C46142"/>
    <w:rsid w:val="00C46A28"/>
    <w:rsid w:val="00C471BE"/>
    <w:rsid w:val="00C4781F"/>
    <w:rsid w:val="00C47D23"/>
    <w:rsid w:val="00C51DBD"/>
    <w:rsid w:val="00C604CA"/>
    <w:rsid w:val="00C60606"/>
    <w:rsid w:val="00C61C61"/>
    <w:rsid w:val="00C62B34"/>
    <w:rsid w:val="00C650FB"/>
    <w:rsid w:val="00C662DE"/>
    <w:rsid w:val="00C66EF0"/>
    <w:rsid w:val="00C700DD"/>
    <w:rsid w:val="00C71EC7"/>
    <w:rsid w:val="00C727B7"/>
    <w:rsid w:val="00C7369B"/>
    <w:rsid w:val="00C74022"/>
    <w:rsid w:val="00C7535B"/>
    <w:rsid w:val="00C776AD"/>
    <w:rsid w:val="00C80718"/>
    <w:rsid w:val="00C81781"/>
    <w:rsid w:val="00C86B42"/>
    <w:rsid w:val="00C90A64"/>
    <w:rsid w:val="00C90E7E"/>
    <w:rsid w:val="00C92A6A"/>
    <w:rsid w:val="00C93B68"/>
    <w:rsid w:val="00C96121"/>
    <w:rsid w:val="00C96A3C"/>
    <w:rsid w:val="00C96EC1"/>
    <w:rsid w:val="00C971D2"/>
    <w:rsid w:val="00CA58C2"/>
    <w:rsid w:val="00CB00E4"/>
    <w:rsid w:val="00CB050C"/>
    <w:rsid w:val="00CB27AE"/>
    <w:rsid w:val="00CB3AC7"/>
    <w:rsid w:val="00CB4335"/>
    <w:rsid w:val="00CC018A"/>
    <w:rsid w:val="00CC1D08"/>
    <w:rsid w:val="00CC2A1E"/>
    <w:rsid w:val="00CC3248"/>
    <w:rsid w:val="00CC3A52"/>
    <w:rsid w:val="00CC61A1"/>
    <w:rsid w:val="00CD10AC"/>
    <w:rsid w:val="00CD4076"/>
    <w:rsid w:val="00CE0254"/>
    <w:rsid w:val="00CE17D8"/>
    <w:rsid w:val="00CE7325"/>
    <w:rsid w:val="00CF05C1"/>
    <w:rsid w:val="00CF0A03"/>
    <w:rsid w:val="00CF3A23"/>
    <w:rsid w:val="00CF5282"/>
    <w:rsid w:val="00CF7169"/>
    <w:rsid w:val="00D001D4"/>
    <w:rsid w:val="00D01735"/>
    <w:rsid w:val="00D01F60"/>
    <w:rsid w:val="00D103D7"/>
    <w:rsid w:val="00D10E8A"/>
    <w:rsid w:val="00D12B03"/>
    <w:rsid w:val="00D1420D"/>
    <w:rsid w:val="00D153B4"/>
    <w:rsid w:val="00D15E08"/>
    <w:rsid w:val="00D16432"/>
    <w:rsid w:val="00D208F1"/>
    <w:rsid w:val="00D22529"/>
    <w:rsid w:val="00D232A2"/>
    <w:rsid w:val="00D23FEB"/>
    <w:rsid w:val="00D24BC5"/>
    <w:rsid w:val="00D2730D"/>
    <w:rsid w:val="00D31980"/>
    <w:rsid w:val="00D31AD2"/>
    <w:rsid w:val="00D31FDC"/>
    <w:rsid w:val="00D32F2E"/>
    <w:rsid w:val="00D33AAC"/>
    <w:rsid w:val="00D3422C"/>
    <w:rsid w:val="00D34CD4"/>
    <w:rsid w:val="00D35E10"/>
    <w:rsid w:val="00D36D81"/>
    <w:rsid w:val="00D414A3"/>
    <w:rsid w:val="00D417C9"/>
    <w:rsid w:val="00D4215E"/>
    <w:rsid w:val="00D44BE3"/>
    <w:rsid w:val="00D47447"/>
    <w:rsid w:val="00D524D8"/>
    <w:rsid w:val="00D531AB"/>
    <w:rsid w:val="00D5530E"/>
    <w:rsid w:val="00D57678"/>
    <w:rsid w:val="00D5768F"/>
    <w:rsid w:val="00D60509"/>
    <w:rsid w:val="00D62EE1"/>
    <w:rsid w:val="00D63825"/>
    <w:rsid w:val="00D652F9"/>
    <w:rsid w:val="00D65A97"/>
    <w:rsid w:val="00D67CFD"/>
    <w:rsid w:val="00D70C17"/>
    <w:rsid w:val="00D73BF3"/>
    <w:rsid w:val="00D73C1E"/>
    <w:rsid w:val="00D7439E"/>
    <w:rsid w:val="00D8057E"/>
    <w:rsid w:val="00D82CC5"/>
    <w:rsid w:val="00D83DAB"/>
    <w:rsid w:val="00D84D3F"/>
    <w:rsid w:val="00D8621C"/>
    <w:rsid w:val="00D87ECA"/>
    <w:rsid w:val="00D90C01"/>
    <w:rsid w:val="00D90D15"/>
    <w:rsid w:val="00D92AD7"/>
    <w:rsid w:val="00D92FA8"/>
    <w:rsid w:val="00D93D09"/>
    <w:rsid w:val="00D949CE"/>
    <w:rsid w:val="00D94FE2"/>
    <w:rsid w:val="00D968A3"/>
    <w:rsid w:val="00D96C86"/>
    <w:rsid w:val="00D96CFD"/>
    <w:rsid w:val="00DA08FE"/>
    <w:rsid w:val="00DA2473"/>
    <w:rsid w:val="00DA29E8"/>
    <w:rsid w:val="00DA71C0"/>
    <w:rsid w:val="00DB2533"/>
    <w:rsid w:val="00DB4CDB"/>
    <w:rsid w:val="00DB6D61"/>
    <w:rsid w:val="00DB76E7"/>
    <w:rsid w:val="00DC094C"/>
    <w:rsid w:val="00DC1538"/>
    <w:rsid w:val="00DC24DA"/>
    <w:rsid w:val="00DC5460"/>
    <w:rsid w:val="00DC7282"/>
    <w:rsid w:val="00DD3644"/>
    <w:rsid w:val="00DD4F74"/>
    <w:rsid w:val="00DD6FAF"/>
    <w:rsid w:val="00DE67D3"/>
    <w:rsid w:val="00DE6D22"/>
    <w:rsid w:val="00DE76A0"/>
    <w:rsid w:val="00DE783F"/>
    <w:rsid w:val="00DF0953"/>
    <w:rsid w:val="00DF15F6"/>
    <w:rsid w:val="00DF1C07"/>
    <w:rsid w:val="00E02C6E"/>
    <w:rsid w:val="00E038D7"/>
    <w:rsid w:val="00E1401D"/>
    <w:rsid w:val="00E14A7F"/>
    <w:rsid w:val="00E1539D"/>
    <w:rsid w:val="00E161EA"/>
    <w:rsid w:val="00E170F7"/>
    <w:rsid w:val="00E17451"/>
    <w:rsid w:val="00E21CF4"/>
    <w:rsid w:val="00E2281E"/>
    <w:rsid w:val="00E23AAF"/>
    <w:rsid w:val="00E23C78"/>
    <w:rsid w:val="00E23CC4"/>
    <w:rsid w:val="00E26319"/>
    <w:rsid w:val="00E265A2"/>
    <w:rsid w:val="00E32770"/>
    <w:rsid w:val="00E34173"/>
    <w:rsid w:val="00E35B7A"/>
    <w:rsid w:val="00E35BCE"/>
    <w:rsid w:val="00E35DC5"/>
    <w:rsid w:val="00E36919"/>
    <w:rsid w:val="00E40A9C"/>
    <w:rsid w:val="00E458E8"/>
    <w:rsid w:val="00E462EB"/>
    <w:rsid w:val="00E46431"/>
    <w:rsid w:val="00E46DE6"/>
    <w:rsid w:val="00E47FCC"/>
    <w:rsid w:val="00E52E29"/>
    <w:rsid w:val="00E52F41"/>
    <w:rsid w:val="00E54898"/>
    <w:rsid w:val="00E5678D"/>
    <w:rsid w:val="00E57239"/>
    <w:rsid w:val="00E60D75"/>
    <w:rsid w:val="00E64376"/>
    <w:rsid w:val="00E64651"/>
    <w:rsid w:val="00E673C2"/>
    <w:rsid w:val="00E70A90"/>
    <w:rsid w:val="00E72C64"/>
    <w:rsid w:val="00E74D62"/>
    <w:rsid w:val="00E8310B"/>
    <w:rsid w:val="00E83219"/>
    <w:rsid w:val="00E846D2"/>
    <w:rsid w:val="00E86044"/>
    <w:rsid w:val="00E864C3"/>
    <w:rsid w:val="00E87FAD"/>
    <w:rsid w:val="00E92DDB"/>
    <w:rsid w:val="00E9353B"/>
    <w:rsid w:val="00E95C32"/>
    <w:rsid w:val="00E95DE5"/>
    <w:rsid w:val="00E96BA5"/>
    <w:rsid w:val="00EA288A"/>
    <w:rsid w:val="00EA2CDC"/>
    <w:rsid w:val="00EA3958"/>
    <w:rsid w:val="00EA5E1C"/>
    <w:rsid w:val="00EA633B"/>
    <w:rsid w:val="00EB14F9"/>
    <w:rsid w:val="00EB2617"/>
    <w:rsid w:val="00EB2A88"/>
    <w:rsid w:val="00EB388E"/>
    <w:rsid w:val="00EB7621"/>
    <w:rsid w:val="00EC04BD"/>
    <w:rsid w:val="00EC0E8D"/>
    <w:rsid w:val="00EC1667"/>
    <w:rsid w:val="00EC18C3"/>
    <w:rsid w:val="00EC27FC"/>
    <w:rsid w:val="00EC61B1"/>
    <w:rsid w:val="00ED0F33"/>
    <w:rsid w:val="00ED4BDB"/>
    <w:rsid w:val="00ED553D"/>
    <w:rsid w:val="00ED73CC"/>
    <w:rsid w:val="00EE1329"/>
    <w:rsid w:val="00EE3005"/>
    <w:rsid w:val="00EE4723"/>
    <w:rsid w:val="00EE5B7E"/>
    <w:rsid w:val="00EF2C80"/>
    <w:rsid w:val="00EF6027"/>
    <w:rsid w:val="00EF7A6E"/>
    <w:rsid w:val="00F011BA"/>
    <w:rsid w:val="00F01DA1"/>
    <w:rsid w:val="00F0563E"/>
    <w:rsid w:val="00F06BBD"/>
    <w:rsid w:val="00F1087B"/>
    <w:rsid w:val="00F11D37"/>
    <w:rsid w:val="00F12562"/>
    <w:rsid w:val="00F126C8"/>
    <w:rsid w:val="00F133F4"/>
    <w:rsid w:val="00F149E2"/>
    <w:rsid w:val="00F15842"/>
    <w:rsid w:val="00F169EE"/>
    <w:rsid w:val="00F20AAD"/>
    <w:rsid w:val="00F21881"/>
    <w:rsid w:val="00F22B6B"/>
    <w:rsid w:val="00F26EC7"/>
    <w:rsid w:val="00F26F68"/>
    <w:rsid w:val="00F31F7B"/>
    <w:rsid w:val="00F32709"/>
    <w:rsid w:val="00F35447"/>
    <w:rsid w:val="00F37CDD"/>
    <w:rsid w:val="00F41F5C"/>
    <w:rsid w:val="00F42ACC"/>
    <w:rsid w:val="00F42BAF"/>
    <w:rsid w:val="00F55842"/>
    <w:rsid w:val="00F576F0"/>
    <w:rsid w:val="00F63EFF"/>
    <w:rsid w:val="00F644DD"/>
    <w:rsid w:val="00F6461D"/>
    <w:rsid w:val="00F64B7B"/>
    <w:rsid w:val="00F65DEB"/>
    <w:rsid w:val="00F67E47"/>
    <w:rsid w:val="00F71D40"/>
    <w:rsid w:val="00F729D6"/>
    <w:rsid w:val="00F734C6"/>
    <w:rsid w:val="00F740DC"/>
    <w:rsid w:val="00F74815"/>
    <w:rsid w:val="00F7586D"/>
    <w:rsid w:val="00F76A97"/>
    <w:rsid w:val="00F81812"/>
    <w:rsid w:val="00F84A7E"/>
    <w:rsid w:val="00F85FC5"/>
    <w:rsid w:val="00F92BAC"/>
    <w:rsid w:val="00F94713"/>
    <w:rsid w:val="00F95A9F"/>
    <w:rsid w:val="00F96D65"/>
    <w:rsid w:val="00F97213"/>
    <w:rsid w:val="00F975F4"/>
    <w:rsid w:val="00FA03E3"/>
    <w:rsid w:val="00FA60AA"/>
    <w:rsid w:val="00FB012D"/>
    <w:rsid w:val="00FB2116"/>
    <w:rsid w:val="00FB29D3"/>
    <w:rsid w:val="00FB4AB8"/>
    <w:rsid w:val="00FB5BCC"/>
    <w:rsid w:val="00FB5F90"/>
    <w:rsid w:val="00FB6279"/>
    <w:rsid w:val="00FB7386"/>
    <w:rsid w:val="00FB73B3"/>
    <w:rsid w:val="00FC17C0"/>
    <w:rsid w:val="00FC1B2C"/>
    <w:rsid w:val="00FD0139"/>
    <w:rsid w:val="00FD10C6"/>
    <w:rsid w:val="00FD167F"/>
    <w:rsid w:val="00FD343A"/>
    <w:rsid w:val="00FD4F92"/>
    <w:rsid w:val="00FD55F0"/>
    <w:rsid w:val="00FD5EE2"/>
    <w:rsid w:val="00FD63E5"/>
    <w:rsid w:val="00FD7F49"/>
    <w:rsid w:val="00FE0038"/>
    <w:rsid w:val="00FE0414"/>
    <w:rsid w:val="00FE1DAA"/>
    <w:rsid w:val="00FE2772"/>
    <w:rsid w:val="00FF0B3C"/>
    <w:rsid w:val="00FF0DB7"/>
    <w:rsid w:val="00FF14AA"/>
    <w:rsid w:val="00FF3223"/>
    <w:rsid w:val="00FF3C05"/>
    <w:rsid w:val="00FF4481"/>
    <w:rsid w:val="00FF7C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5:docId w15:val="{DDFADC05-49CB-4D1B-B401-A62F8C064D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MS Mincho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 w:qFormat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41"/>
    <w:lsdException w:name="Medium Grid 1 Accent 1" w:uiPriority="41"/>
    <w:lsdException w:name="Medium Grid 2 Accent 1" w:uiPriority="41"/>
    <w:lsdException w:name="Medium Grid 3 Accent 1" w:uiPriority="41"/>
    <w:lsdException w:name="Dark List Accent 1" w:uiPriority="41"/>
    <w:lsdException w:name="Colorful Shading Accent 1" w:uiPriority="41"/>
    <w:lsdException w:name="Colorful List Accent 1" w:uiPriority="41"/>
    <w:lsdException w:name="Colorful Grid Accent 1" w:uiPriority="41"/>
    <w:lsdException w:name="Light Shading Accent 2" w:uiPriority="42"/>
    <w:lsdException w:name="Light List Accent 2" w:uiPriority="42"/>
    <w:lsdException w:name="Light Grid Accent 2" w:uiPriority="42"/>
    <w:lsdException w:name="Medium Shading 1 Accent 2" w:uiPriority="42"/>
    <w:lsdException w:name="Medium Shading 2 Accent 2" w:uiPriority="42"/>
    <w:lsdException w:name="Medium List 1 Accent 2" w:uiPriority="42"/>
    <w:lsdException w:name="Medium List 2 Accent 2" w:uiPriority="42"/>
    <w:lsdException w:name="Medium Grid 1 Accent 2" w:uiPriority="42"/>
    <w:lsdException w:name="Medium Grid 2 Accent 2" w:uiPriority="42"/>
    <w:lsdException w:name="Medium Grid 3 Accent 2" w:uiPriority="42"/>
    <w:lsdException w:name="Dark List Accent 2" w:uiPriority="42"/>
    <w:lsdException w:name="Colorful Shading Accent 2" w:uiPriority="42"/>
    <w:lsdException w:name="Colorful List Accent 2" w:uiPriority="42"/>
    <w:lsdException w:name="Colorful Grid Accent 2" w:uiPriority="42"/>
    <w:lsdException w:name="Light Shading Accent 3" w:uiPriority="43"/>
    <w:lsdException w:name="Light List Accent 3" w:uiPriority="43"/>
    <w:lsdException w:name="Light Grid Accent 3" w:uiPriority="43"/>
    <w:lsdException w:name="Medium Shading 1 Accent 3" w:uiPriority="43"/>
    <w:lsdException w:name="Medium Shading 2 Accent 3" w:uiPriority="43"/>
    <w:lsdException w:name="Medium List 1 Accent 3" w:uiPriority="43"/>
    <w:lsdException w:name="Medium List 2 Accent 3" w:uiPriority="43"/>
    <w:lsdException w:name="Medium Grid 1 Accent 3" w:uiPriority="43"/>
    <w:lsdException w:name="Medium Grid 2 Accent 3" w:uiPriority="43"/>
    <w:lsdException w:name="Medium Grid 3 Accent 3" w:uiPriority="43"/>
    <w:lsdException w:name="Dark List Accent 3" w:uiPriority="43"/>
    <w:lsdException w:name="Colorful Shading Accent 3" w:uiPriority="43"/>
    <w:lsdException w:name="Colorful List Accent 3" w:uiPriority="43"/>
    <w:lsdException w:name="Colorful Grid Accent 3" w:uiPriority="43"/>
    <w:lsdException w:name="Light Shading Accent 4" w:uiPriority="44"/>
    <w:lsdException w:name="Light List Accent 4" w:uiPriority="44"/>
    <w:lsdException w:name="Light Grid Accent 4" w:uiPriority="44"/>
    <w:lsdException w:name="Medium Shading 1 Accent 4" w:uiPriority="44"/>
    <w:lsdException w:name="Medium Shading 2 Accent 4" w:uiPriority="44"/>
    <w:lsdException w:name="Medium List 1 Accent 4" w:uiPriority="44"/>
    <w:lsdException w:name="Medium List 2 Accent 4" w:uiPriority="44"/>
    <w:lsdException w:name="Medium Grid 1 Accent 4" w:uiPriority="44"/>
    <w:lsdException w:name="Medium Grid 2 Accent 4" w:uiPriority="44"/>
    <w:lsdException w:name="Medium Grid 3 Accent 4" w:uiPriority="44"/>
    <w:lsdException w:name="Dark List Accent 4" w:uiPriority="44"/>
    <w:lsdException w:name="Colorful Shading Accent 4" w:uiPriority="44"/>
    <w:lsdException w:name="Colorful List Accent 4" w:uiPriority="44"/>
    <w:lsdException w:name="Colorful Grid Accent 4" w:uiPriority="44"/>
    <w:lsdException w:name="Light Shading Accent 5" w:uiPriority="45"/>
    <w:lsdException w:name="Light List Accent 5" w:uiPriority="45"/>
    <w:lsdException w:name="Light Grid Accent 5" w:uiPriority="45"/>
    <w:lsdException w:name="Medium Shading 1 Accent 5" w:uiPriority="45"/>
    <w:lsdException w:name="Medium Shading 2 Accent 5" w:uiPriority="45"/>
    <w:lsdException w:name="Medium List 1 Accent 5" w:uiPriority="45"/>
    <w:lsdException w:name="Medium List 2 Accent 5" w:uiPriority="45"/>
    <w:lsdException w:name="Medium Grid 1 Accent 5" w:uiPriority="45"/>
    <w:lsdException w:name="Medium Grid 2 Accent 5" w:uiPriority="45"/>
    <w:lsdException w:name="Medium Grid 3 Accent 5" w:uiPriority="45"/>
    <w:lsdException w:name="Dark List Accent 5" w:uiPriority="45"/>
    <w:lsdException w:name="Colorful Shading Accent 5" w:uiPriority="45"/>
    <w:lsdException w:name="Colorful List Accent 5" w:uiPriority="45"/>
    <w:lsdException w:name="Colorful Grid Accent 5" w:uiPriority="45"/>
    <w:lsdException w:name="Light Shading Accent 6" w:uiPriority="46"/>
    <w:lsdException w:name="Light List Accent 6" w:uiPriority="46"/>
    <w:lsdException w:name="Light Grid Accent 6" w:uiPriority="46"/>
    <w:lsdException w:name="Medium Shading 1 Accent 6" w:uiPriority="46"/>
    <w:lsdException w:name="Medium Shading 2 Accent 6" w:uiPriority="46"/>
    <w:lsdException w:name="Medium List 1 Accent 6" w:uiPriority="46"/>
    <w:lsdException w:name="Medium List 2 Accent 6" w:uiPriority="46"/>
    <w:lsdException w:name="Medium Grid 1 Accent 6" w:uiPriority="46"/>
    <w:lsdException w:name="Medium Grid 2 Accent 6" w:uiPriority="46"/>
    <w:lsdException w:name="Medium Grid 3 Accent 6" w:uiPriority="46"/>
    <w:lsdException w:name="Dark List Accent 6" w:uiPriority="46"/>
    <w:lsdException w:name="Colorful Shading Accent 6" w:uiPriority="46"/>
    <w:lsdException w:name="Colorful List Accent 6" w:uiPriority="46"/>
    <w:lsdException w:name="Colorful Grid Accent 6" w:uiPriority="4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qFormat/>
    <w:rsid w:val="00F96D65"/>
    <w:pPr>
      <w:tabs>
        <w:tab w:val="left" w:pos="720"/>
      </w:tabs>
      <w:topLinePunct/>
      <w:adjustRightInd w:val="0"/>
      <w:snapToGrid w:val="0"/>
      <w:spacing w:line="360" w:lineRule="auto"/>
      <w:ind w:firstLine="720"/>
      <w:jc w:val="both"/>
    </w:pPr>
    <w:rPr>
      <w:rFonts w:ascii="Arial" w:eastAsia="Simsun" w:hAnsi="Arial" w:cs="Arial"/>
      <w:kern w:val="2"/>
      <w:sz w:val="22"/>
      <w:szCs w:val="21"/>
      <w:lang w:eastAsia="zh-CN"/>
    </w:rPr>
  </w:style>
  <w:style w:type="paragraph" w:styleId="1">
    <w:name w:val="heading 1"/>
    <w:aliases w:val="heading 1"/>
    <w:basedOn w:val="a3"/>
    <w:next w:val="a3"/>
    <w:qFormat/>
    <w:rsid w:val="00333543"/>
    <w:pPr>
      <w:keepNext/>
      <w:numPr>
        <w:numId w:val="19"/>
      </w:numPr>
      <w:topLinePunct w:val="0"/>
      <w:adjustRightInd/>
      <w:snapToGrid/>
      <w:spacing w:before="240" w:after="60" w:line="240" w:lineRule="auto"/>
      <w:jc w:val="left"/>
      <w:outlineLvl w:val="0"/>
    </w:pPr>
    <w:rPr>
      <w:rFonts w:eastAsia="MS Mincho"/>
      <w:b/>
      <w:bCs/>
      <w:kern w:val="32"/>
      <w:sz w:val="44"/>
      <w:szCs w:val="32"/>
      <w:lang w:eastAsia="ja-JP"/>
    </w:rPr>
  </w:style>
  <w:style w:type="paragraph" w:styleId="21">
    <w:name w:val="heading 2"/>
    <w:aliases w:val="heading 2"/>
    <w:basedOn w:val="a3"/>
    <w:next w:val="a3"/>
    <w:qFormat/>
    <w:rsid w:val="00E864C3"/>
    <w:pPr>
      <w:keepNext/>
      <w:numPr>
        <w:ilvl w:val="1"/>
        <w:numId w:val="19"/>
      </w:numPr>
      <w:tabs>
        <w:tab w:val="clear" w:pos="718"/>
      </w:tabs>
      <w:topLinePunct w:val="0"/>
      <w:adjustRightInd/>
      <w:snapToGrid/>
      <w:jc w:val="left"/>
      <w:outlineLvl w:val="1"/>
    </w:pPr>
    <w:rPr>
      <w:rFonts w:eastAsiaTheme="minorEastAsia"/>
      <w:b/>
      <w:bCs/>
      <w:iCs/>
      <w:kern w:val="0"/>
      <w:sz w:val="24"/>
      <w:szCs w:val="28"/>
    </w:rPr>
  </w:style>
  <w:style w:type="paragraph" w:styleId="31">
    <w:name w:val="heading 3"/>
    <w:aliases w:val="heading 3,Underrubrik2,H3,h3,l3,3,list 3,Head 3,1.1.1,3rd level,l3+toc 3,CT,Sub-section Title,Level 3 Head,HeadSmall,h31,31,l31,Level 3 Head1,H31,HeadSmall1,h32,32,l32,Level 3 Head2,H32,HeadSmall2,h33,33,l33,Level 3 Head3,H33,HeadSmall3"/>
    <w:basedOn w:val="a3"/>
    <w:next w:val="a3"/>
    <w:qFormat/>
    <w:rsid w:val="007072AE"/>
    <w:pPr>
      <w:keepNext/>
      <w:numPr>
        <w:ilvl w:val="2"/>
        <w:numId w:val="19"/>
      </w:numPr>
      <w:topLinePunct w:val="0"/>
      <w:adjustRightInd/>
      <w:snapToGrid/>
      <w:spacing w:before="240" w:after="60" w:line="240" w:lineRule="auto"/>
      <w:outlineLvl w:val="2"/>
    </w:pPr>
    <w:rPr>
      <w:rFonts w:eastAsia="MS Mincho"/>
      <w:b/>
      <w:bCs/>
      <w:kern w:val="0"/>
      <w:sz w:val="26"/>
      <w:szCs w:val="26"/>
      <w:lang w:eastAsia="ja-JP"/>
    </w:rPr>
  </w:style>
  <w:style w:type="paragraph" w:styleId="41">
    <w:name w:val="heading 4"/>
    <w:aliases w:val="heading 4"/>
    <w:basedOn w:val="a3"/>
    <w:next w:val="a3"/>
    <w:unhideWhenUsed/>
    <w:qFormat/>
    <w:rsid w:val="007072AE"/>
    <w:pPr>
      <w:keepNext/>
      <w:numPr>
        <w:ilvl w:val="3"/>
        <w:numId w:val="19"/>
      </w:numPr>
      <w:topLinePunct w:val="0"/>
      <w:adjustRightInd/>
      <w:snapToGrid/>
      <w:spacing w:before="240" w:after="60" w:line="240" w:lineRule="auto"/>
      <w:outlineLvl w:val="3"/>
    </w:pPr>
    <w:rPr>
      <w:rFonts w:eastAsia="MS Mincho" w:cs="Times New Roman"/>
      <w:b/>
      <w:bCs/>
      <w:kern w:val="0"/>
      <w:sz w:val="28"/>
      <w:szCs w:val="28"/>
      <w:lang w:eastAsia="ja-JP"/>
    </w:rPr>
  </w:style>
  <w:style w:type="paragraph" w:styleId="51">
    <w:name w:val="heading 5"/>
    <w:basedOn w:val="a3"/>
    <w:next w:val="a3"/>
    <w:uiPriority w:val="9"/>
    <w:semiHidden/>
    <w:unhideWhenUsed/>
    <w:qFormat/>
    <w:rsid w:val="007072AE"/>
    <w:pPr>
      <w:numPr>
        <w:ilvl w:val="4"/>
        <w:numId w:val="19"/>
      </w:numPr>
      <w:topLinePunct w:val="0"/>
      <w:adjustRightInd/>
      <w:snapToGrid/>
      <w:spacing w:before="240" w:after="60" w:line="240" w:lineRule="auto"/>
      <w:outlineLvl w:val="4"/>
    </w:pPr>
    <w:rPr>
      <w:rFonts w:eastAsia="MS Mincho" w:cs="Times New Roman"/>
      <w:b/>
      <w:bCs/>
      <w:i/>
      <w:iCs/>
      <w:kern w:val="0"/>
      <w:sz w:val="26"/>
      <w:szCs w:val="26"/>
      <w:lang w:eastAsia="ja-JP"/>
    </w:rPr>
  </w:style>
  <w:style w:type="paragraph" w:styleId="6">
    <w:name w:val="heading 6"/>
    <w:basedOn w:val="a3"/>
    <w:next w:val="a3"/>
    <w:uiPriority w:val="9"/>
    <w:semiHidden/>
    <w:unhideWhenUsed/>
    <w:qFormat/>
    <w:rsid w:val="007072AE"/>
    <w:pPr>
      <w:numPr>
        <w:ilvl w:val="5"/>
        <w:numId w:val="19"/>
      </w:numPr>
      <w:topLinePunct w:val="0"/>
      <w:adjustRightInd/>
      <w:snapToGrid/>
      <w:spacing w:before="240" w:after="60" w:line="240" w:lineRule="auto"/>
      <w:outlineLvl w:val="5"/>
    </w:pPr>
    <w:rPr>
      <w:rFonts w:eastAsia="MS Mincho" w:cs="Times New Roman"/>
      <w:b/>
      <w:bCs/>
      <w:kern w:val="0"/>
      <w:szCs w:val="22"/>
      <w:lang w:eastAsia="ja-JP"/>
    </w:rPr>
  </w:style>
  <w:style w:type="paragraph" w:styleId="7">
    <w:name w:val="heading 7"/>
    <w:basedOn w:val="a3"/>
    <w:next w:val="a3"/>
    <w:uiPriority w:val="9"/>
    <w:semiHidden/>
    <w:unhideWhenUsed/>
    <w:qFormat/>
    <w:rsid w:val="007072AE"/>
    <w:pPr>
      <w:numPr>
        <w:ilvl w:val="6"/>
        <w:numId w:val="19"/>
      </w:numPr>
      <w:topLinePunct w:val="0"/>
      <w:adjustRightInd/>
      <w:snapToGrid/>
      <w:spacing w:before="240" w:after="60" w:line="240" w:lineRule="auto"/>
      <w:outlineLvl w:val="6"/>
    </w:pPr>
    <w:rPr>
      <w:rFonts w:eastAsia="MS Mincho" w:cs="Times New Roman"/>
      <w:kern w:val="0"/>
      <w:sz w:val="24"/>
      <w:szCs w:val="24"/>
      <w:lang w:eastAsia="ja-JP"/>
    </w:rPr>
  </w:style>
  <w:style w:type="paragraph" w:styleId="8">
    <w:name w:val="heading 8"/>
    <w:basedOn w:val="a3"/>
    <w:next w:val="a3"/>
    <w:uiPriority w:val="9"/>
    <w:semiHidden/>
    <w:unhideWhenUsed/>
    <w:qFormat/>
    <w:rsid w:val="007072AE"/>
    <w:pPr>
      <w:numPr>
        <w:ilvl w:val="7"/>
        <w:numId w:val="19"/>
      </w:numPr>
      <w:topLinePunct w:val="0"/>
      <w:adjustRightInd/>
      <w:snapToGrid/>
      <w:spacing w:before="240" w:after="60" w:line="240" w:lineRule="auto"/>
      <w:outlineLvl w:val="7"/>
    </w:pPr>
    <w:rPr>
      <w:rFonts w:eastAsia="MS Mincho" w:cs="Times New Roman"/>
      <w:i/>
      <w:iCs/>
      <w:kern w:val="0"/>
      <w:sz w:val="24"/>
      <w:szCs w:val="24"/>
      <w:lang w:eastAsia="ja-JP"/>
    </w:rPr>
  </w:style>
  <w:style w:type="paragraph" w:styleId="9">
    <w:name w:val="heading 9"/>
    <w:basedOn w:val="a3"/>
    <w:next w:val="a3"/>
    <w:uiPriority w:val="9"/>
    <w:semiHidden/>
    <w:unhideWhenUsed/>
    <w:qFormat/>
    <w:rsid w:val="007072AE"/>
    <w:pPr>
      <w:numPr>
        <w:ilvl w:val="8"/>
        <w:numId w:val="19"/>
      </w:numPr>
      <w:topLinePunct w:val="0"/>
      <w:adjustRightInd/>
      <w:snapToGrid/>
      <w:spacing w:before="240" w:after="60" w:line="240" w:lineRule="auto"/>
      <w:outlineLvl w:val="8"/>
    </w:pPr>
    <w:rPr>
      <w:rFonts w:eastAsia="MS Mincho"/>
      <w:kern w:val="0"/>
      <w:szCs w:val="22"/>
      <w:lang w:eastAsia="ja-JP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numbering" w:styleId="1111110">
    <w:name w:val="Outline List 2"/>
    <w:basedOn w:val="a6"/>
    <w:rsid w:val="007072AE"/>
    <w:pPr>
      <w:numPr>
        <w:numId w:val="1"/>
      </w:numPr>
    </w:pPr>
  </w:style>
  <w:style w:type="numbering" w:styleId="111111">
    <w:name w:val="Outline List 1"/>
    <w:basedOn w:val="a6"/>
    <w:rsid w:val="007072AE"/>
    <w:pPr>
      <w:numPr>
        <w:numId w:val="2"/>
      </w:numPr>
    </w:pPr>
  </w:style>
  <w:style w:type="numbering" w:styleId="a1">
    <w:name w:val="Outline List 3"/>
    <w:basedOn w:val="a6"/>
    <w:rsid w:val="007072AE"/>
    <w:pPr>
      <w:numPr>
        <w:numId w:val="3"/>
      </w:numPr>
    </w:pPr>
  </w:style>
  <w:style w:type="paragraph" w:styleId="a7">
    <w:name w:val="Block Text"/>
    <w:basedOn w:val="a3"/>
    <w:uiPriority w:val="99"/>
    <w:semiHidden/>
    <w:unhideWhenUsed/>
    <w:qFormat/>
    <w:rsid w:val="007072AE"/>
    <w:pPr>
      <w:topLinePunct w:val="0"/>
      <w:adjustRightInd/>
      <w:snapToGrid/>
      <w:spacing w:after="120" w:line="240" w:lineRule="auto"/>
      <w:ind w:left="1440" w:right="1440"/>
    </w:pPr>
    <w:rPr>
      <w:rFonts w:eastAsia="MS Mincho" w:cs="Times New Roman"/>
      <w:kern w:val="0"/>
      <w:sz w:val="24"/>
      <w:szCs w:val="24"/>
      <w:lang w:eastAsia="ja-JP"/>
    </w:rPr>
  </w:style>
  <w:style w:type="paragraph" w:styleId="a8">
    <w:name w:val="Body Text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22">
    <w:name w:val="Body Text 2"/>
    <w:basedOn w:val="a3"/>
    <w:uiPriority w:val="99"/>
    <w:semiHidden/>
    <w:unhideWhenUsed/>
    <w:rsid w:val="007072AE"/>
    <w:pPr>
      <w:topLinePunct w:val="0"/>
      <w:adjustRightInd/>
      <w:snapToGrid/>
      <w:spacing w:after="120" w:line="48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32">
    <w:name w:val="Body Text 3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</w:pPr>
    <w:rPr>
      <w:rFonts w:eastAsia="MS Mincho" w:cs="Times New Roman"/>
      <w:kern w:val="0"/>
      <w:sz w:val="16"/>
      <w:szCs w:val="16"/>
      <w:lang w:eastAsia="ja-JP"/>
    </w:rPr>
  </w:style>
  <w:style w:type="paragraph" w:styleId="a9">
    <w:name w:val="Body Text First Indent"/>
    <w:basedOn w:val="a8"/>
    <w:uiPriority w:val="99"/>
    <w:semiHidden/>
    <w:unhideWhenUsed/>
    <w:rsid w:val="007072AE"/>
    <w:pPr>
      <w:ind w:firstLine="210"/>
    </w:pPr>
  </w:style>
  <w:style w:type="paragraph" w:styleId="aa">
    <w:name w:val="Body Text Indent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360"/>
    </w:pPr>
    <w:rPr>
      <w:rFonts w:eastAsia="MS Mincho" w:cs="Times New Roman"/>
      <w:kern w:val="0"/>
      <w:sz w:val="24"/>
      <w:szCs w:val="24"/>
      <w:lang w:eastAsia="ja-JP"/>
    </w:rPr>
  </w:style>
  <w:style w:type="paragraph" w:styleId="23">
    <w:name w:val="Body Text First Indent 2"/>
    <w:basedOn w:val="aa"/>
    <w:uiPriority w:val="99"/>
    <w:semiHidden/>
    <w:unhideWhenUsed/>
    <w:rsid w:val="007072AE"/>
    <w:pPr>
      <w:ind w:firstLine="210"/>
    </w:pPr>
  </w:style>
  <w:style w:type="paragraph" w:styleId="24">
    <w:name w:val="Body Text Indent 2"/>
    <w:basedOn w:val="a3"/>
    <w:uiPriority w:val="99"/>
    <w:semiHidden/>
    <w:unhideWhenUsed/>
    <w:rsid w:val="007072AE"/>
    <w:pPr>
      <w:topLinePunct w:val="0"/>
      <w:adjustRightInd/>
      <w:snapToGrid/>
      <w:spacing w:after="120" w:line="480" w:lineRule="auto"/>
      <w:ind w:left="360"/>
    </w:pPr>
    <w:rPr>
      <w:rFonts w:eastAsia="MS Mincho" w:cs="Times New Roman"/>
      <w:kern w:val="0"/>
      <w:sz w:val="24"/>
      <w:szCs w:val="24"/>
      <w:lang w:eastAsia="ja-JP"/>
    </w:rPr>
  </w:style>
  <w:style w:type="paragraph" w:styleId="33">
    <w:name w:val="Body Text Indent 3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360"/>
    </w:pPr>
    <w:rPr>
      <w:rFonts w:eastAsia="MS Mincho" w:cs="Times New Roman"/>
      <w:kern w:val="0"/>
      <w:sz w:val="16"/>
      <w:szCs w:val="16"/>
      <w:lang w:eastAsia="ja-JP"/>
    </w:rPr>
  </w:style>
  <w:style w:type="paragraph" w:styleId="ab">
    <w:name w:val="Closing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4320"/>
    </w:pPr>
    <w:rPr>
      <w:rFonts w:eastAsia="MS Mincho" w:cs="Times New Roman"/>
      <w:kern w:val="0"/>
      <w:sz w:val="24"/>
      <w:szCs w:val="24"/>
      <w:lang w:eastAsia="ja-JP"/>
    </w:rPr>
  </w:style>
  <w:style w:type="paragraph" w:styleId="ac">
    <w:name w:val="Date"/>
    <w:basedOn w:val="a3"/>
    <w:next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d">
    <w:name w:val="E-mail Signature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character" w:styleId="ae">
    <w:name w:val="Emphasis"/>
    <w:basedOn w:val="a4"/>
    <w:uiPriority w:val="20"/>
    <w:qFormat/>
    <w:rsid w:val="007072AE"/>
    <w:rPr>
      <w:i/>
      <w:iCs/>
    </w:rPr>
  </w:style>
  <w:style w:type="paragraph" w:styleId="af">
    <w:name w:val="envelope address"/>
    <w:basedOn w:val="a3"/>
    <w:uiPriority w:val="99"/>
    <w:semiHidden/>
    <w:unhideWhenUsed/>
    <w:rsid w:val="007072AE"/>
    <w:pPr>
      <w:framePr w:w="7920" w:h="1980" w:hRule="exact" w:hSpace="180" w:wrap="auto" w:hAnchor="page" w:xAlign="center" w:yAlign="bottom"/>
      <w:topLinePunct w:val="0"/>
      <w:adjustRightInd/>
      <w:snapToGrid/>
      <w:spacing w:line="240" w:lineRule="auto"/>
      <w:ind w:left="2880"/>
    </w:pPr>
    <w:rPr>
      <w:rFonts w:eastAsia="MS Mincho"/>
      <w:kern w:val="0"/>
      <w:sz w:val="24"/>
      <w:szCs w:val="24"/>
      <w:lang w:eastAsia="ja-JP"/>
    </w:rPr>
  </w:style>
  <w:style w:type="paragraph" w:styleId="af0">
    <w:name w:val="envelope return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/>
      <w:kern w:val="0"/>
      <w:sz w:val="20"/>
      <w:szCs w:val="20"/>
      <w:lang w:eastAsia="ja-JP"/>
    </w:rPr>
  </w:style>
  <w:style w:type="character" w:styleId="af1">
    <w:name w:val="FollowedHyperlink"/>
    <w:basedOn w:val="a4"/>
    <w:uiPriority w:val="99"/>
    <w:semiHidden/>
    <w:unhideWhenUsed/>
    <w:rsid w:val="007072AE"/>
    <w:rPr>
      <w:color w:val="800080"/>
      <w:u w:val="single"/>
    </w:rPr>
  </w:style>
  <w:style w:type="paragraph" w:styleId="af2">
    <w:name w:val="footer"/>
    <w:basedOn w:val="a3"/>
    <w:link w:val="Char"/>
    <w:uiPriority w:val="99"/>
    <w:unhideWhenUsed/>
    <w:rsid w:val="007072AE"/>
    <w:pPr>
      <w:tabs>
        <w:tab w:val="center" w:pos="4320"/>
        <w:tab w:val="right" w:pos="8640"/>
      </w:tabs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3">
    <w:name w:val="header"/>
    <w:basedOn w:val="a3"/>
    <w:link w:val="Char0"/>
    <w:uiPriority w:val="99"/>
    <w:unhideWhenUsed/>
    <w:rsid w:val="007072AE"/>
    <w:pPr>
      <w:tabs>
        <w:tab w:val="center" w:pos="4320"/>
        <w:tab w:val="right" w:pos="8640"/>
      </w:tabs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character" w:styleId="HTML">
    <w:name w:val="HTML Acronym"/>
    <w:basedOn w:val="a4"/>
    <w:uiPriority w:val="99"/>
    <w:semiHidden/>
    <w:unhideWhenUsed/>
    <w:rsid w:val="007072AE"/>
  </w:style>
  <w:style w:type="paragraph" w:styleId="HTML0">
    <w:name w:val="HTML Address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i/>
      <w:iCs/>
      <w:kern w:val="0"/>
      <w:sz w:val="24"/>
      <w:szCs w:val="24"/>
      <w:lang w:eastAsia="ja-JP"/>
    </w:rPr>
  </w:style>
  <w:style w:type="character" w:styleId="HTML1">
    <w:name w:val="HTML Cite"/>
    <w:basedOn w:val="a4"/>
    <w:uiPriority w:val="99"/>
    <w:semiHidden/>
    <w:unhideWhenUsed/>
    <w:rsid w:val="007072AE"/>
    <w:rPr>
      <w:i/>
      <w:iCs/>
    </w:rPr>
  </w:style>
  <w:style w:type="character" w:styleId="HTML2">
    <w:name w:val="HTML Code"/>
    <w:basedOn w:val="a4"/>
    <w:uiPriority w:val="99"/>
    <w:semiHidden/>
    <w:unhideWhenUsed/>
    <w:rsid w:val="007072AE"/>
    <w:rPr>
      <w:rFonts w:ascii="Courier New" w:hAnsi="Courier New" w:cs="Courier New"/>
      <w:sz w:val="20"/>
      <w:szCs w:val="20"/>
    </w:rPr>
  </w:style>
  <w:style w:type="character" w:styleId="HTML3">
    <w:name w:val="HTML Definition"/>
    <w:basedOn w:val="a4"/>
    <w:uiPriority w:val="99"/>
    <w:semiHidden/>
    <w:unhideWhenUsed/>
    <w:rsid w:val="007072AE"/>
    <w:rPr>
      <w:i/>
      <w:iCs/>
    </w:rPr>
  </w:style>
  <w:style w:type="character" w:styleId="HTML4">
    <w:name w:val="HTML Keyboard"/>
    <w:basedOn w:val="a4"/>
    <w:uiPriority w:val="99"/>
    <w:semiHidden/>
    <w:unhideWhenUsed/>
    <w:rsid w:val="007072AE"/>
    <w:rPr>
      <w:rFonts w:ascii="Courier New" w:hAnsi="Courier New" w:cs="Courier New"/>
      <w:sz w:val="20"/>
      <w:szCs w:val="20"/>
    </w:rPr>
  </w:style>
  <w:style w:type="paragraph" w:styleId="HTML5">
    <w:name w:val="HTML Preformatted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ascii="Courier New" w:eastAsia="MS Mincho" w:hAnsi="Courier New" w:cs="Courier New"/>
      <w:kern w:val="0"/>
      <w:sz w:val="20"/>
      <w:szCs w:val="20"/>
      <w:lang w:eastAsia="ja-JP"/>
    </w:rPr>
  </w:style>
  <w:style w:type="character" w:styleId="HTML6">
    <w:name w:val="HTML Sample"/>
    <w:basedOn w:val="a4"/>
    <w:uiPriority w:val="99"/>
    <w:semiHidden/>
    <w:unhideWhenUsed/>
    <w:rsid w:val="007072AE"/>
    <w:rPr>
      <w:rFonts w:ascii="Courier New" w:hAnsi="Courier New" w:cs="Courier New"/>
    </w:rPr>
  </w:style>
  <w:style w:type="character" w:styleId="HTML7">
    <w:name w:val="HTML Typewriter"/>
    <w:basedOn w:val="a4"/>
    <w:uiPriority w:val="99"/>
    <w:semiHidden/>
    <w:unhideWhenUsed/>
    <w:rsid w:val="007072AE"/>
    <w:rPr>
      <w:rFonts w:ascii="Courier New" w:hAnsi="Courier New" w:cs="Courier New"/>
      <w:sz w:val="20"/>
      <w:szCs w:val="20"/>
    </w:rPr>
  </w:style>
  <w:style w:type="character" w:styleId="HTML8">
    <w:name w:val="HTML Variable"/>
    <w:basedOn w:val="a4"/>
    <w:uiPriority w:val="99"/>
    <w:semiHidden/>
    <w:unhideWhenUsed/>
    <w:rsid w:val="007072AE"/>
    <w:rPr>
      <w:i/>
      <w:iCs/>
    </w:rPr>
  </w:style>
  <w:style w:type="character" w:styleId="af4">
    <w:name w:val="Hyperlink"/>
    <w:basedOn w:val="a4"/>
    <w:uiPriority w:val="99"/>
    <w:unhideWhenUsed/>
    <w:rsid w:val="007072AE"/>
    <w:rPr>
      <w:color w:val="0000FF"/>
      <w:u w:val="single"/>
    </w:rPr>
  </w:style>
  <w:style w:type="character" w:styleId="af5">
    <w:name w:val="line number"/>
    <w:basedOn w:val="a4"/>
    <w:uiPriority w:val="99"/>
    <w:semiHidden/>
    <w:unhideWhenUsed/>
    <w:rsid w:val="007072AE"/>
  </w:style>
  <w:style w:type="paragraph" w:styleId="af6">
    <w:name w:val="Lis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360" w:hanging="360"/>
    </w:pPr>
    <w:rPr>
      <w:rFonts w:eastAsia="MS Mincho" w:cs="Times New Roman"/>
      <w:kern w:val="0"/>
      <w:sz w:val="24"/>
      <w:szCs w:val="24"/>
      <w:lang w:eastAsia="ja-JP"/>
    </w:rPr>
  </w:style>
  <w:style w:type="paragraph" w:styleId="25">
    <w:name w:val="List 2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720" w:hanging="360"/>
    </w:pPr>
    <w:rPr>
      <w:rFonts w:eastAsia="MS Mincho" w:cs="Times New Roman"/>
      <w:kern w:val="0"/>
      <w:sz w:val="24"/>
      <w:szCs w:val="24"/>
      <w:lang w:eastAsia="ja-JP"/>
    </w:rPr>
  </w:style>
  <w:style w:type="paragraph" w:styleId="34">
    <w:name w:val="List 3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1080" w:hanging="360"/>
    </w:pPr>
    <w:rPr>
      <w:rFonts w:eastAsia="MS Mincho" w:cs="Times New Roman"/>
      <w:kern w:val="0"/>
      <w:sz w:val="24"/>
      <w:szCs w:val="24"/>
      <w:lang w:eastAsia="ja-JP"/>
    </w:rPr>
  </w:style>
  <w:style w:type="paragraph" w:styleId="42">
    <w:name w:val="List 4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1440" w:hanging="360"/>
    </w:pPr>
    <w:rPr>
      <w:rFonts w:eastAsia="MS Mincho" w:cs="Times New Roman"/>
      <w:kern w:val="0"/>
      <w:sz w:val="24"/>
      <w:szCs w:val="24"/>
      <w:lang w:eastAsia="ja-JP"/>
    </w:rPr>
  </w:style>
  <w:style w:type="paragraph" w:styleId="52">
    <w:name w:val="List 5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1800" w:hanging="360"/>
    </w:pPr>
    <w:rPr>
      <w:rFonts w:eastAsia="MS Mincho" w:cs="Times New Roman"/>
      <w:kern w:val="0"/>
      <w:sz w:val="24"/>
      <w:szCs w:val="24"/>
      <w:lang w:eastAsia="ja-JP"/>
    </w:rPr>
  </w:style>
  <w:style w:type="paragraph" w:styleId="a0">
    <w:name w:val="List Bullet"/>
    <w:basedOn w:val="a3"/>
    <w:uiPriority w:val="99"/>
    <w:semiHidden/>
    <w:unhideWhenUsed/>
    <w:rsid w:val="007072AE"/>
    <w:pPr>
      <w:numPr>
        <w:numId w:val="4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20">
    <w:name w:val="List Bullet 2"/>
    <w:basedOn w:val="a3"/>
    <w:uiPriority w:val="99"/>
    <w:semiHidden/>
    <w:unhideWhenUsed/>
    <w:rsid w:val="007072AE"/>
    <w:pPr>
      <w:numPr>
        <w:numId w:val="5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30">
    <w:name w:val="List Bullet 3"/>
    <w:basedOn w:val="a3"/>
    <w:uiPriority w:val="99"/>
    <w:semiHidden/>
    <w:unhideWhenUsed/>
    <w:rsid w:val="007072AE"/>
    <w:pPr>
      <w:numPr>
        <w:numId w:val="6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40">
    <w:name w:val="List Bullet 4"/>
    <w:basedOn w:val="a3"/>
    <w:uiPriority w:val="99"/>
    <w:semiHidden/>
    <w:unhideWhenUsed/>
    <w:rsid w:val="007072AE"/>
    <w:pPr>
      <w:numPr>
        <w:numId w:val="7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50">
    <w:name w:val="List Bullet 5"/>
    <w:basedOn w:val="a3"/>
    <w:uiPriority w:val="99"/>
    <w:semiHidden/>
    <w:unhideWhenUsed/>
    <w:rsid w:val="007072AE"/>
    <w:pPr>
      <w:numPr>
        <w:numId w:val="8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7">
    <w:name w:val="List Continue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360"/>
    </w:pPr>
    <w:rPr>
      <w:rFonts w:eastAsia="MS Mincho" w:cs="Times New Roman"/>
      <w:kern w:val="0"/>
      <w:sz w:val="24"/>
      <w:szCs w:val="24"/>
      <w:lang w:eastAsia="ja-JP"/>
    </w:rPr>
  </w:style>
  <w:style w:type="paragraph" w:styleId="26">
    <w:name w:val="List Continue 2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720"/>
    </w:pPr>
    <w:rPr>
      <w:rFonts w:eastAsia="MS Mincho" w:cs="Times New Roman"/>
      <w:kern w:val="0"/>
      <w:sz w:val="24"/>
      <w:szCs w:val="24"/>
      <w:lang w:eastAsia="ja-JP"/>
    </w:rPr>
  </w:style>
  <w:style w:type="paragraph" w:styleId="35">
    <w:name w:val="List Continue 3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1080"/>
    </w:pPr>
    <w:rPr>
      <w:rFonts w:eastAsia="MS Mincho" w:cs="Times New Roman"/>
      <w:kern w:val="0"/>
      <w:sz w:val="24"/>
      <w:szCs w:val="24"/>
      <w:lang w:eastAsia="ja-JP"/>
    </w:rPr>
  </w:style>
  <w:style w:type="paragraph" w:styleId="43">
    <w:name w:val="List Continue 4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1440"/>
    </w:pPr>
    <w:rPr>
      <w:rFonts w:eastAsia="MS Mincho" w:cs="Times New Roman"/>
      <w:kern w:val="0"/>
      <w:sz w:val="24"/>
      <w:szCs w:val="24"/>
      <w:lang w:eastAsia="ja-JP"/>
    </w:rPr>
  </w:style>
  <w:style w:type="paragraph" w:styleId="53">
    <w:name w:val="List Continue 5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1800"/>
    </w:pPr>
    <w:rPr>
      <w:rFonts w:eastAsia="MS Mincho" w:cs="Times New Roman"/>
      <w:kern w:val="0"/>
      <w:sz w:val="24"/>
      <w:szCs w:val="24"/>
      <w:lang w:eastAsia="ja-JP"/>
    </w:rPr>
  </w:style>
  <w:style w:type="paragraph" w:styleId="a">
    <w:name w:val="List Number"/>
    <w:basedOn w:val="a3"/>
    <w:uiPriority w:val="99"/>
    <w:semiHidden/>
    <w:unhideWhenUsed/>
    <w:rsid w:val="007072AE"/>
    <w:pPr>
      <w:numPr>
        <w:numId w:val="9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2">
    <w:name w:val="List Number 2"/>
    <w:basedOn w:val="a3"/>
    <w:uiPriority w:val="99"/>
    <w:semiHidden/>
    <w:unhideWhenUsed/>
    <w:rsid w:val="007072AE"/>
    <w:pPr>
      <w:numPr>
        <w:numId w:val="10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3">
    <w:name w:val="List Number 3"/>
    <w:basedOn w:val="a3"/>
    <w:uiPriority w:val="99"/>
    <w:semiHidden/>
    <w:unhideWhenUsed/>
    <w:rsid w:val="007072AE"/>
    <w:pPr>
      <w:numPr>
        <w:numId w:val="11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4">
    <w:name w:val="List Number 4"/>
    <w:basedOn w:val="a3"/>
    <w:uiPriority w:val="99"/>
    <w:semiHidden/>
    <w:unhideWhenUsed/>
    <w:rsid w:val="007072AE"/>
    <w:pPr>
      <w:numPr>
        <w:numId w:val="12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5">
    <w:name w:val="List Number 5"/>
    <w:basedOn w:val="a3"/>
    <w:uiPriority w:val="99"/>
    <w:semiHidden/>
    <w:unhideWhenUsed/>
    <w:rsid w:val="007072AE"/>
    <w:pPr>
      <w:numPr>
        <w:numId w:val="13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8">
    <w:name w:val="Message Header"/>
    <w:basedOn w:val="a3"/>
    <w:uiPriority w:val="99"/>
    <w:semiHidden/>
    <w:unhideWhenUsed/>
    <w:rsid w:val="007072AE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topLinePunct w:val="0"/>
      <w:adjustRightInd/>
      <w:snapToGrid/>
      <w:spacing w:line="240" w:lineRule="auto"/>
      <w:ind w:left="1080" w:hanging="1080"/>
    </w:pPr>
    <w:rPr>
      <w:rFonts w:eastAsia="MS Mincho"/>
      <w:kern w:val="0"/>
      <w:sz w:val="24"/>
      <w:szCs w:val="24"/>
      <w:lang w:eastAsia="ja-JP"/>
    </w:rPr>
  </w:style>
  <w:style w:type="paragraph" w:styleId="af9">
    <w:name w:val="Normal (Web)"/>
    <w:basedOn w:val="a3"/>
    <w:unhideWhenUsed/>
    <w:qFormat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a">
    <w:name w:val="Normal Inden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720"/>
    </w:pPr>
    <w:rPr>
      <w:rFonts w:eastAsia="MS Mincho" w:cs="Times New Roman"/>
      <w:kern w:val="0"/>
      <w:sz w:val="24"/>
      <w:szCs w:val="24"/>
      <w:lang w:eastAsia="ja-JP"/>
    </w:rPr>
  </w:style>
  <w:style w:type="paragraph" w:styleId="afb">
    <w:name w:val="Note Heading"/>
    <w:basedOn w:val="a3"/>
    <w:next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character" w:styleId="afc">
    <w:name w:val="page number"/>
    <w:basedOn w:val="a4"/>
    <w:uiPriority w:val="99"/>
    <w:semiHidden/>
    <w:unhideWhenUsed/>
    <w:rsid w:val="007072AE"/>
  </w:style>
  <w:style w:type="paragraph" w:styleId="afd">
    <w:name w:val="Plain Tex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ascii="Courier New" w:eastAsia="MS Mincho" w:hAnsi="Courier New" w:cs="Courier New"/>
      <w:kern w:val="0"/>
      <w:sz w:val="20"/>
      <w:szCs w:val="20"/>
      <w:lang w:eastAsia="ja-JP"/>
    </w:rPr>
  </w:style>
  <w:style w:type="paragraph" w:styleId="afe">
    <w:name w:val="Salutation"/>
    <w:basedOn w:val="a3"/>
    <w:next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f">
    <w:name w:val="Signature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4320"/>
    </w:pPr>
    <w:rPr>
      <w:rFonts w:eastAsia="MS Mincho" w:cs="Times New Roman"/>
      <w:kern w:val="0"/>
      <w:sz w:val="24"/>
      <w:szCs w:val="24"/>
      <w:lang w:eastAsia="ja-JP"/>
    </w:rPr>
  </w:style>
  <w:style w:type="character" w:styleId="aff0">
    <w:name w:val="Strong"/>
    <w:basedOn w:val="a4"/>
    <w:uiPriority w:val="23"/>
    <w:qFormat/>
    <w:rsid w:val="007072AE"/>
    <w:rPr>
      <w:b/>
      <w:bCs/>
    </w:rPr>
  </w:style>
  <w:style w:type="paragraph" w:styleId="aff1">
    <w:name w:val="Subtitle"/>
    <w:basedOn w:val="a3"/>
    <w:uiPriority w:val="11"/>
    <w:qFormat/>
    <w:rsid w:val="007072AE"/>
    <w:pPr>
      <w:topLinePunct w:val="0"/>
      <w:adjustRightInd/>
      <w:snapToGrid/>
      <w:spacing w:after="60" w:line="240" w:lineRule="auto"/>
      <w:jc w:val="center"/>
      <w:outlineLvl w:val="1"/>
    </w:pPr>
    <w:rPr>
      <w:rFonts w:eastAsia="MS Mincho"/>
      <w:kern w:val="0"/>
      <w:sz w:val="24"/>
      <w:szCs w:val="24"/>
      <w:lang w:eastAsia="ja-JP"/>
    </w:rPr>
  </w:style>
  <w:style w:type="table" w:styleId="10">
    <w:name w:val="Table 3D effects 1"/>
    <w:basedOn w:val="a5"/>
    <w:rsid w:val="007072AE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7">
    <w:name w:val="Table 3D effects 2"/>
    <w:basedOn w:val="a5"/>
    <w:rsid w:val="007072AE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6">
    <w:name w:val="Table 3D effects 3"/>
    <w:basedOn w:val="a5"/>
    <w:rsid w:val="007072AE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1">
    <w:name w:val="Table Classic 1"/>
    <w:basedOn w:val="a5"/>
    <w:rsid w:val="007072AE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8">
    <w:name w:val="Table Classic 2"/>
    <w:basedOn w:val="a5"/>
    <w:rsid w:val="007072AE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7">
    <w:name w:val="Table Classic 3"/>
    <w:basedOn w:val="a5"/>
    <w:rsid w:val="007072AE"/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4">
    <w:name w:val="Table Classic 4"/>
    <w:basedOn w:val="a5"/>
    <w:rsid w:val="007072AE"/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2">
    <w:name w:val="Table Colorful 1"/>
    <w:basedOn w:val="a5"/>
    <w:rsid w:val="007072AE"/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9">
    <w:name w:val="Table Colorful 2"/>
    <w:basedOn w:val="a5"/>
    <w:rsid w:val="007072AE"/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8">
    <w:name w:val="Table Colorful 3"/>
    <w:basedOn w:val="a5"/>
    <w:rsid w:val="007072AE"/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3">
    <w:name w:val="Table Columns 1"/>
    <w:basedOn w:val="a5"/>
    <w:rsid w:val="007072AE"/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a">
    <w:name w:val="Table Columns 2"/>
    <w:basedOn w:val="a5"/>
    <w:rsid w:val="007072AE"/>
    <w:rPr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9">
    <w:name w:val="Table Columns 3"/>
    <w:basedOn w:val="a5"/>
    <w:rsid w:val="007072AE"/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5">
    <w:name w:val="Table Columns 4"/>
    <w:basedOn w:val="a5"/>
    <w:rsid w:val="007072AE"/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4">
    <w:name w:val="Table Columns 5"/>
    <w:basedOn w:val="a5"/>
    <w:rsid w:val="007072AE"/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aff2">
    <w:name w:val="Table Contemporary"/>
    <w:basedOn w:val="a5"/>
    <w:rsid w:val="007072AE"/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3">
    <w:name w:val="Table Elegant"/>
    <w:basedOn w:val="a5"/>
    <w:rsid w:val="007072AE"/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4">
    <w:name w:val="Table Grid"/>
    <w:basedOn w:val="a5"/>
    <w:rsid w:val="007072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4">
    <w:name w:val="Table Grid 1"/>
    <w:basedOn w:val="a5"/>
    <w:rsid w:val="007072AE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b">
    <w:name w:val="Table Grid 2"/>
    <w:basedOn w:val="a5"/>
    <w:rsid w:val="007072AE"/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a">
    <w:name w:val="Table Grid 3"/>
    <w:basedOn w:val="a5"/>
    <w:rsid w:val="007072AE"/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6">
    <w:name w:val="Table Grid 4"/>
    <w:basedOn w:val="a5"/>
    <w:rsid w:val="007072AE"/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5">
    <w:name w:val="Table Grid 5"/>
    <w:basedOn w:val="a5"/>
    <w:rsid w:val="007072AE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0">
    <w:name w:val="Table Grid 6"/>
    <w:basedOn w:val="a5"/>
    <w:rsid w:val="007072AE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0">
    <w:name w:val="Table Grid 7"/>
    <w:basedOn w:val="a5"/>
    <w:rsid w:val="007072AE"/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0">
    <w:name w:val="Table Grid 8"/>
    <w:basedOn w:val="a5"/>
    <w:rsid w:val="007072AE"/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5">
    <w:name w:val="Table List 1"/>
    <w:basedOn w:val="a5"/>
    <w:rsid w:val="007072AE"/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c">
    <w:name w:val="Table List 2"/>
    <w:basedOn w:val="a5"/>
    <w:rsid w:val="007072AE"/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List 3"/>
    <w:basedOn w:val="a5"/>
    <w:rsid w:val="007072AE"/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List 4"/>
    <w:basedOn w:val="a5"/>
    <w:rsid w:val="007072AE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56">
    <w:name w:val="Table List 5"/>
    <w:basedOn w:val="a5"/>
    <w:rsid w:val="007072AE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61">
    <w:name w:val="Table List 6"/>
    <w:basedOn w:val="a5"/>
    <w:rsid w:val="007072AE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71">
    <w:name w:val="Table List 7"/>
    <w:basedOn w:val="a5"/>
    <w:rsid w:val="007072AE"/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81">
    <w:name w:val="Table List 8"/>
    <w:basedOn w:val="a5"/>
    <w:rsid w:val="007072AE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f5">
    <w:name w:val="Table Professional"/>
    <w:basedOn w:val="a5"/>
    <w:rsid w:val="007072AE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6">
    <w:name w:val="Table Simple 1"/>
    <w:basedOn w:val="a5"/>
    <w:rsid w:val="007072AE"/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d">
    <w:name w:val="Table Simple 2"/>
    <w:basedOn w:val="a5"/>
    <w:rsid w:val="007072AE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Simple 3"/>
    <w:basedOn w:val="a5"/>
    <w:rsid w:val="007072AE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7">
    <w:name w:val="Table Subtle 1"/>
    <w:basedOn w:val="a5"/>
    <w:rsid w:val="007072AE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e">
    <w:name w:val="Table Subtle 2"/>
    <w:basedOn w:val="a5"/>
    <w:rsid w:val="007072AE"/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6">
    <w:name w:val="Table Theme"/>
    <w:basedOn w:val="a5"/>
    <w:rsid w:val="007072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8">
    <w:name w:val="Table Web 1"/>
    <w:basedOn w:val="a5"/>
    <w:rsid w:val="007072AE"/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">
    <w:name w:val="Table Web 2"/>
    <w:basedOn w:val="a5"/>
    <w:rsid w:val="007072AE"/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d">
    <w:name w:val="Table Web 3"/>
    <w:basedOn w:val="a5"/>
    <w:rsid w:val="007072AE"/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7">
    <w:name w:val="Title"/>
    <w:basedOn w:val="a3"/>
    <w:uiPriority w:val="10"/>
    <w:qFormat/>
    <w:rsid w:val="007072AE"/>
    <w:pPr>
      <w:topLinePunct w:val="0"/>
      <w:adjustRightInd/>
      <w:snapToGrid/>
      <w:spacing w:before="240" w:after="60" w:line="240" w:lineRule="auto"/>
      <w:jc w:val="center"/>
      <w:outlineLvl w:val="0"/>
    </w:pPr>
    <w:rPr>
      <w:rFonts w:eastAsia="MS Mincho"/>
      <w:b/>
      <w:bCs/>
      <w:kern w:val="28"/>
      <w:sz w:val="32"/>
      <w:szCs w:val="32"/>
      <w:lang w:eastAsia="ja-JP"/>
    </w:rPr>
  </w:style>
  <w:style w:type="paragraph" w:styleId="aff8">
    <w:name w:val="Balloon Tex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ascii="Tahoma" w:eastAsia="MS Mincho" w:hAnsi="Tahoma" w:cs="Tahoma"/>
      <w:kern w:val="0"/>
      <w:sz w:val="16"/>
      <w:szCs w:val="16"/>
      <w:lang w:eastAsia="ja-JP"/>
    </w:rPr>
  </w:style>
  <w:style w:type="paragraph" w:styleId="aff9">
    <w:name w:val="caption"/>
    <w:basedOn w:val="a3"/>
    <w:next w:val="a3"/>
    <w:uiPriority w:val="35"/>
    <w:rsid w:val="007072AE"/>
    <w:pPr>
      <w:topLinePunct w:val="0"/>
      <w:adjustRightInd/>
      <w:snapToGrid/>
      <w:spacing w:line="240" w:lineRule="auto"/>
    </w:pPr>
    <w:rPr>
      <w:rFonts w:eastAsia="MS Mincho" w:cs="Times New Roman"/>
      <w:b/>
      <w:bCs/>
      <w:kern w:val="0"/>
      <w:sz w:val="20"/>
      <w:szCs w:val="20"/>
      <w:lang w:eastAsia="ja-JP"/>
    </w:rPr>
  </w:style>
  <w:style w:type="character" w:styleId="affa">
    <w:name w:val="annotation reference"/>
    <w:basedOn w:val="a4"/>
    <w:uiPriority w:val="99"/>
    <w:semiHidden/>
    <w:unhideWhenUsed/>
    <w:rsid w:val="007072AE"/>
    <w:rPr>
      <w:sz w:val="16"/>
      <w:szCs w:val="16"/>
    </w:rPr>
  </w:style>
  <w:style w:type="paragraph" w:styleId="affb">
    <w:name w:val="annotation tex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0"/>
      <w:szCs w:val="20"/>
      <w:lang w:eastAsia="ja-JP"/>
    </w:rPr>
  </w:style>
  <w:style w:type="paragraph" w:styleId="affc">
    <w:name w:val="annotation subject"/>
    <w:basedOn w:val="affb"/>
    <w:next w:val="affb"/>
    <w:uiPriority w:val="99"/>
    <w:semiHidden/>
    <w:unhideWhenUsed/>
    <w:rsid w:val="007072AE"/>
    <w:rPr>
      <w:b/>
      <w:bCs/>
    </w:rPr>
  </w:style>
  <w:style w:type="paragraph" w:styleId="affd">
    <w:name w:val="Document Map"/>
    <w:basedOn w:val="a3"/>
    <w:uiPriority w:val="99"/>
    <w:semiHidden/>
    <w:unhideWhenUsed/>
    <w:rsid w:val="007072AE"/>
    <w:pPr>
      <w:shd w:val="clear" w:color="auto" w:fill="000080"/>
      <w:topLinePunct w:val="0"/>
      <w:adjustRightInd/>
      <w:snapToGrid/>
      <w:spacing w:line="240" w:lineRule="auto"/>
    </w:pPr>
    <w:rPr>
      <w:rFonts w:ascii="Tahoma" w:eastAsia="MS Mincho" w:hAnsi="Tahoma" w:cs="Tahoma"/>
      <w:kern w:val="0"/>
      <w:sz w:val="20"/>
      <w:szCs w:val="20"/>
      <w:lang w:eastAsia="ja-JP"/>
    </w:rPr>
  </w:style>
  <w:style w:type="character" w:styleId="affe">
    <w:name w:val="endnote reference"/>
    <w:basedOn w:val="a4"/>
    <w:uiPriority w:val="99"/>
    <w:semiHidden/>
    <w:unhideWhenUsed/>
    <w:rsid w:val="007072AE"/>
    <w:rPr>
      <w:vertAlign w:val="superscript"/>
    </w:rPr>
  </w:style>
  <w:style w:type="paragraph" w:styleId="afff">
    <w:name w:val="endnote tex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0"/>
      <w:szCs w:val="20"/>
      <w:lang w:eastAsia="ja-JP"/>
    </w:rPr>
  </w:style>
  <w:style w:type="character" w:styleId="afff0">
    <w:name w:val="footnote reference"/>
    <w:basedOn w:val="a4"/>
    <w:uiPriority w:val="99"/>
    <w:semiHidden/>
    <w:unhideWhenUsed/>
    <w:rsid w:val="007072AE"/>
    <w:rPr>
      <w:vertAlign w:val="superscript"/>
    </w:rPr>
  </w:style>
  <w:style w:type="paragraph" w:styleId="afff1">
    <w:name w:val="footnote tex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0"/>
      <w:szCs w:val="20"/>
      <w:lang w:eastAsia="ja-JP"/>
    </w:rPr>
  </w:style>
  <w:style w:type="paragraph" w:styleId="19">
    <w:name w:val="index 1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24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2f0">
    <w:name w:val="index 2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48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3e">
    <w:name w:val="index 3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72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48">
    <w:name w:val="index 4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96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57">
    <w:name w:val="index 5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120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62">
    <w:name w:val="index 6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144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72">
    <w:name w:val="index 7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168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82">
    <w:name w:val="index 8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192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90">
    <w:name w:val="index 9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216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afff2">
    <w:name w:val="index heading"/>
    <w:basedOn w:val="a3"/>
    <w:next w:val="19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/>
      <w:b/>
      <w:bCs/>
      <w:kern w:val="0"/>
      <w:sz w:val="24"/>
      <w:szCs w:val="24"/>
      <w:lang w:eastAsia="ja-JP"/>
    </w:rPr>
  </w:style>
  <w:style w:type="paragraph" w:styleId="afff3">
    <w:name w:val="macro"/>
    <w:uiPriority w:val="99"/>
    <w:semiHidden/>
    <w:unhideWhenUsed/>
    <w:rsid w:val="007072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  <w:lang w:eastAsia="ja-JP"/>
    </w:rPr>
  </w:style>
  <w:style w:type="paragraph" w:styleId="afff4">
    <w:name w:val="table of authorities"/>
    <w:basedOn w:val="a3"/>
    <w:next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24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afff5">
    <w:name w:val="table of figures"/>
    <w:basedOn w:val="a3"/>
    <w:next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ff6">
    <w:name w:val="toa heading"/>
    <w:basedOn w:val="a3"/>
    <w:next w:val="a3"/>
    <w:uiPriority w:val="99"/>
    <w:semiHidden/>
    <w:unhideWhenUsed/>
    <w:rsid w:val="007072AE"/>
    <w:pPr>
      <w:topLinePunct w:val="0"/>
      <w:adjustRightInd/>
      <w:snapToGrid/>
      <w:spacing w:before="120" w:line="240" w:lineRule="auto"/>
    </w:pPr>
    <w:rPr>
      <w:rFonts w:eastAsia="MS Mincho"/>
      <w:b/>
      <w:bCs/>
      <w:kern w:val="0"/>
      <w:sz w:val="24"/>
      <w:szCs w:val="24"/>
      <w:lang w:eastAsia="ja-JP"/>
    </w:rPr>
  </w:style>
  <w:style w:type="paragraph" w:styleId="1a">
    <w:name w:val="toc 1"/>
    <w:basedOn w:val="a3"/>
    <w:next w:val="a3"/>
    <w:autoRedefine/>
    <w:uiPriority w:val="39"/>
    <w:unhideWhenUsed/>
    <w:rsid w:val="007072AE"/>
    <w:pPr>
      <w:tabs>
        <w:tab w:val="clear" w:pos="720"/>
      </w:tabs>
      <w:spacing w:before="120" w:after="120"/>
      <w:jc w:val="left"/>
    </w:pPr>
    <w:rPr>
      <w:rFonts w:asciiTheme="minorHAnsi" w:hAnsiTheme="minorHAnsi"/>
      <w:b/>
      <w:bCs/>
      <w:caps/>
      <w:sz w:val="20"/>
      <w:szCs w:val="20"/>
    </w:rPr>
  </w:style>
  <w:style w:type="paragraph" w:styleId="2f1">
    <w:name w:val="toc 2"/>
    <w:basedOn w:val="a3"/>
    <w:next w:val="a3"/>
    <w:autoRedefine/>
    <w:uiPriority w:val="39"/>
    <w:unhideWhenUsed/>
    <w:rsid w:val="007072AE"/>
    <w:pPr>
      <w:tabs>
        <w:tab w:val="clear" w:pos="720"/>
      </w:tabs>
      <w:ind w:left="220"/>
      <w:jc w:val="left"/>
    </w:pPr>
    <w:rPr>
      <w:rFonts w:asciiTheme="minorHAnsi" w:hAnsiTheme="minorHAnsi"/>
      <w:smallCaps/>
      <w:sz w:val="20"/>
      <w:szCs w:val="20"/>
    </w:rPr>
  </w:style>
  <w:style w:type="paragraph" w:styleId="3f">
    <w:name w:val="toc 3"/>
    <w:basedOn w:val="a3"/>
    <w:next w:val="a3"/>
    <w:autoRedefine/>
    <w:uiPriority w:val="39"/>
    <w:unhideWhenUsed/>
    <w:rsid w:val="007072AE"/>
    <w:pPr>
      <w:tabs>
        <w:tab w:val="clear" w:pos="720"/>
      </w:tabs>
      <w:ind w:left="440"/>
      <w:jc w:val="left"/>
    </w:pPr>
    <w:rPr>
      <w:rFonts w:asciiTheme="minorHAnsi" w:hAnsiTheme="minorHAnsi"/>
      <w:i/>
      <w:iCs/>
      <w:sz w:val="20"/>
      <w:szCs w:val="20"/>
    </w:rPr>
  </w:style>
  <w:style w:type="paragraph" w:styleId="49">
    <w:name w:val="toc 4"/>
    <w:basedOn w:val="a3"/>
    <w:next w:val="a3"/>
    <w:autoRedefine/>
    <w:uiPriority w:val="39"/>
    <w:unhideWhenUsed/>
    <w:rsid w:val="007072AE"/>
    <w:pPr>
      <w:tabs>
        <w:tab w:val="clear" w:pos="720"/>
      </w:tabs>
      <w:ind w:left="660"/>
      <w:jc w:val="left"/>
    </w:pPr>
    <w:rPr>
      <w:rFonts w:asciiTheme="minorHAnsi" w:hAnsiTheme="minorHAnsi"/>
      <w:sz w:val="18"/>
      <w:szCs w:val="18"/>
    </w:rPr>
  </w:style>
  <w:style w:type="paragraph" w:styleId="58">
    <w:name w:val="toc 5"/>
    <w:basedOn w:val="a3"/>
    <w:next w:val="a3"/>
    <w:autoRedefine/>
    <w:uiPriority w:val="39"/>
    <w:unhideWhenUsed/>
    <w:rsid w:val="007072AE"/>
    <w:pPr>
      <w:tabs>
        <w:tab w:val="clear" w:pos="720"/>
      </w:tabs>
      <w:ind w:left="880"/>
      <w:jc w:val="left"/>
    </w:pPr>
    <w:rPr>
      <w:rFonts w:asciiTheme="minorHAnsi" w:hAnsiTheme="minorHAnsi"/>
      <w:sz w:val="18"/>
      <w:szCs w:val="18"/>
    </w:rPr>
  </w:style>
  <w:style w:type="paragraph" w:styleId="63">
    <w:name w:val="toc 6"/>
    <w:basedOn w:val="a3"/>
    <w:next w:val="a3"/>
    <w:autoRedefine/>
    <w:uiPriority w:val="39"/>
    <w:unhideWhenUsed/>
    <w:rsid w:val="007072AE"/>
    <w:pPr>
      <w:tabs>
        <w:tab w:val="clear" w:pos="720"/>
      </w:tabs>
      <w:ind w:left="1100"/>
      <w:jc w:val="left"/>
    </w:pPr>
    <w:rPr>
      <w:rFonts w:asciiTheme="minorHAnsi" w:hAnsiTheme="minorHAnsi"/>
      <w:sz w:val="18"/>
      <w:szCs w:val="18"/>
    </w:rPr>
  </w:style>
  <w:style w:type="paragraph" w:styleId="73">
    <w:name w:val="toc 7"/>
    <w:basedOn w:val="a3"/>
    <w:next w:val="a3"/>
    <w:autoRedefine/>
    <w:uiPriority w:val="39"/>
    <w:unhideWhenUsed/>
    <w:rsid w:val="007072AE"/>
    <w:pPr>
      <w:tabs>
        <w:tab w:val="clear" w:pos="720"/>
      </w:tabs>
      <w:ind w:left="1320"/>
      <w:jc w:val="left"/>
    </w:pPr>
    <w:rPr>
      <w:rFonts w:asciiTheme="minorHAnsi" w:hAnsiTheme="minorHAnsi"/>
      <w:sz w:val="18"/>
      <w:szCs w:val="18"/>
    </w:rPr>
  </w:style>
  <w:style w:type="paragraph" w:styleId="83">
    <w:name w:val="toc 8"/>
    <w:basedOn w:val="a3"/>
    <w:next w:val="a3"/>
    <w:autoRedefine/>
    <w:uiPriority w:val="39"/>
    <w:unhideWhenUsed/>
    <w:rsid w:val="007072AE"/>
    <w:pPr>
      <w:tabs>
        <w:tab w:val="clear" w:pos="720"/>
      </w:tabs>
      <w:ind w:left="1540"/>
      <w:jc w:val="left"/>
    </w:pPr>
    <w:rPr>
      <w:rFonts w:asciiTheme="minorHAnsi" w:hAnsiTheme="minorHAnsi"/>
      <w:sz w:val="18"/>
      <w:szCs w:val="18"/>
    </w:rPr>
  </w:style>
  <w:style w:type="paragraph" w:styleId="91">
    <w:name w:val="toc 9"/>
    <w:basedOn w:val="a3"/>
    <w:next w:val="a3"/>
    <w:autoRedefine/>
    <w:uiPriority w:val="39"/>
    <w:unhideWhenUsed/>
    <w:rsid w:val="007072AE"/>
    <w:pPr>
      <w:tabs>
        <w:tab w:val="clear" w:pos="720"/>
      </w:tabs>
      <w:ind w:left="1760"/>
      <w:jc w:val="left"/>
    </w:pPr>
    <w:rPr>
      <w:rFonts w:asciiTheme="minorHAnsi" w:hAnsiTheme="minorHAnsi"/>
      <w:sz w:val="18"/>
      <w:szCs w:val="18"/>
    </w:rPr>
  </w:style>
  <w:style w:type="character" w:styleId="afff7">
    <w:name w:val="Placeholder Text"/>
    <w:basedOn w:val="a4"/>
    <w:uiPriority w:val="99"/>
    <w:unhideWhenUsed/>
    <w:rsid w:val="007E1794"/>
    <w:rPr>
      <w:color w:val="808080"/>
    </w:rPr>
  </w:style>
  <w:style w:type="character" w:customStyle="1" w:styleId="Char0">
    <w:name w:val="页眉 Char"/>
    <w:basedOn w:val="a4"/>
    <w:link w:val="af3"/>
    <w:uiPriority w:val="99"/>
    <w:rsid w:val="007E1794"/>
    <w:rPr>
      <w:sz w:val="24"/>
      <w:szCs w:val="24"/>
      <w:lang w:eastAsia="ja-JP"/>
    </w:rPr>
  </w:style>
  <w:style w:type="table" w:customStyle="1" w:styleId="LightGrid-Accent11">
    <w:name w:val="Light Grid - Accent 11"/>
    <w:basedOn w:val="a5"/>
    <w:rsid w:val="007E1794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character" w:customStyle="1" w:styleId="Char">
    <w:name w:val="页脚 Char"/>
    <w:basedOn w:val="a4"/>
    <w:link w:val="af2"/>
    <w:uiPriority w:val="99"/>
    <w:rsid w:val="00CD4076"/>
    <w:rPr>
      <w:sz w:val="24"/>
      <w:szCs w:val="24"/>
      <w:lang w:eastAsia="ja-JP"/>
    </w:rPr>
  </w:style>
  <w:style w:type="paragraph" w:customStyle="1" w:styleId="Cover1">
    <w:name w:val="Cover1"/>
    <w:basedOn w:val="a3"/>
    <w:rsid w:val="00CD4076"/>
    <w:pPr>
      <w:spacing w:before="80" w:after="80" w:line="240" w:lineRule="auto"/>
    </w:pPr>
    <w:rPr>
      <w:rFonts w:eastAsia="黑体"/>
      <w:b/>
      <w:bCs/>
      <w:noProof/>
      <w:kern w:val="0"/>
      <w:sz w:val="48"/>
      <w:szCs w:val="48"/>
    </w:rPr>
  </w:style>
  <w:style w:type="paragraph" w:customStyle="1" w:styleId="Cover4">
    <w:name w:val="Cover 4"/>
    <w:basedOn w:val="a3"/>
    <w:rsid w:val="00CD4076"/>
    <w:pPr>
      <w:widowControl w:val="0"/>
      <w:topLinePunct w:val="0"/>
      <w:spacing w:line="240" w:lineRule="auto"/>
    </w:pPr>
    <w:rPr>
      <w:rFonts w:eastAsia="黑体"/>
      <w:b/>
      <w:bCs/>
      <w:spacing w:val="-4"/>
    </w:rPr>
  </w:style>
  <w:style w:type="paragraph" w:customStyle="1" w:styleId="Cover5">
    <w:name w:val="Cover 5"/>
    <w:basedOn w:val="a3"/>
    <w:rsid w:val="00CD4076"/>
    <w:pPr>
      <w:widowControl w:val="0"/>
      <w:spacing w:line="240" w:lineRule="auto"/>
    </w:pPr>
    <w:rPr>
      <w:sz w:val="18"/>
      <w:szCs w:val="18"/>
    </w:rPr>
  </w:style>
  <w:style w:type="paragraph" w:customStyle="1" w:styleId="TableText">
    <w:name w:val="Table Text"/>
    <w:basedOn w:val="a3"/>
    <w:link w:val="TableTextChar"/>
    <w:rsid w:val="00CD4076"/>
    <w:pPr>
      <w:widowControl w:val="0"/>
      <w:spacing w:before="80" w:after="80"/>
    </w:pPr>
    <w:rPr>
      <w:snapToGrid w:val="0"/>
      <w:kern w:val="0"/>
    </w:rPr>
  </w:style>
  <w:style w:type="character" w:customStyle="1" w:styleId="TableTextChar">
    <w:name w:val="Table Text Char"/>
    <w:basedOn w:val="a4"/>
    <w:link w:val="TableText"/>
    <w:locked/>
    <w:rsid w:val="00CD4076"/>
    <w:rPr>
      <w:rFonts w:eastAsia="Simsun" w:cs="Arial"/>
      <w:snapToGrid w:val="0"/>
      <w:sz w:val="21"/>
      <w:szCs w:val="21"/>
      <w:lang w:eastAsia="zh-CN"/>
    </w:rPr>
  </w:style>
  <w:style w:type="paragraph" w:customStyle="1" w:styleId="Cover2">
    <w:name w:val="Cover 2"/>
    <w:rsid w:val="00CD4076"/>
    <w:pPr>
      <w:adjustRightInd w:val="0"/>
      <w:snapToGrid w:val="0"/>
    </w:pPr>
    <w:rPr>
      <w:rFonts w:ascii="Arial" w:eastAsia="黑体" w:hAnsi="Arial" w:cs="Arial"/>
      <w:noProof/>
      <w:sz w:val="32"/>
      <w:szCs w:val="32"/>
    </w:rPr>
  </w:style>
  <w:style w:type="paragraph" w:customStyle="1" w:styleId="Cover3">
    <w:name w:val="Cover 3"/>
    <w:basedOn w:val="a3"/>
    <w:rsid w:val="00D4215E"/>
    <w:pPr>
      <w:widowControl w:val="0"/>
      <w:topLinePunct w:val="0"/>
      <w:spacing w:before="80" w:after="80"/>
    </w:pPr>
    <w:rPr>
      <w:rFonts w:eastAsia="黑体"/>
      <w:b/>
      <w:bCs/>
      <w:spacing w:val="-4"/>
      <w:szCs w:val="22"/>
    </w:rPr>
  </w:style>
  <w:style w:type="paragraph" w:customStyle="1" w:styleId="CoverText">
    <w:name w:val="Cover Text"/>
    <w:rsid w:val="00D4215E"/>
    <w:pPr>
      <w:adjustRightInd w:val="0"/>
      <w:snapToGrid w:val="0"/>
      <w:spacing w:before="80" w:after="80" w:line="240" w:lineRule="atLeast"/>
      <w:jc w:val="both"/>
    </w:pPr>
    <w:rPr>
      <w:rFonts w:ascii="Arial" w:eastAsia="黑体" w:hAnsi="Arial" w:cs="Arial"/>
      <w:snapToGrid w:val="0"/>
      <w:lang w:eastAsia="zh-CN"/>
    </w:rPr>
  </w:style>
  <w:style w:type="paragraph" w:styleId="afff8">
    <w:name w:val="List Paragraph"/>
    <w:basedOn w:val="a3"/>
    <w:uiPriority w:val="34"/>
    <w:qFormat/>
    <w:rsid w:val="00F71D40"/>
    <w:pPr>
      <w:ind w:left="720"/>
      <w:contextualSpacing/>
    </w:pPr>
  </w:style>
  <w:style w:type="paragraph" w:customStyle="1" w:styleId="ItemList">
    <w:name w:val="Item List"/>
    <w:link w:val="ItemListChar"/>
    <w:rsid w:val="00766A08"/>
    <w:pPr>
      <w:numPr>
        <w:numId w:val="18"/>
      </w:numPr>
      <w:adjustRightInd w:val="0"/>
      <w:snapToGrid w:val="0"/>
      <w:spacing w:before="80" w:after="80" w:line="240" w:lineRule="atLeast"/>
    </w:pPr>
    <w:rPr>
      <w:rFonts w:ascii="Arial" w:eastAsia="Simsun" w:hAnsi="Arial" w:cs="Arial"/>
      <w:b/>
      <w:kern w:val="2"/>
      <w:sz w:val="22"/>
      <w:szCs w:val="22"/>
      <w:lang w:eastAsia="zh-CN"/>
    </w:rPr>
  </w:style>
  <w:style w:type="character" w:customStyle="1" w:styleId="ItemListChar">
    <w:name w:val="Item List Char"/>
    <w:basedOn w:val="a4"/>
    <w:link w:val="ItemList"/>
    <w:rsid w:val="00766A08"/>
    <w:rPr>
      <w:rFonts w:ascii="Arial" w:eastAsia="Simsun" w:hAnsi="Arial" w:cs="Arial"/>
      <w:b/>
      <w:kern w:val="2"/>
      <w:sz w:val="22"/>
      <w:szCs w:val="22"/>
      <w:lang w:eastAsia="zh-CN"/>
    </w:rPr>
  </w:style>
  <w:style w:type="paragraph" w:styleId="TOC">
    <w:name w:val="TOC Heading"/>
    <w:basedOn w:val="1"/>
    <w:next w:val="a3"/>
    <w:uiPriority w:val="39"/>
    <w:unhideWhenUsed/>
    <w:qFormat/>
    <w:rsid w:val="00CD10AC"/>
    <w:pPr>
      <w:keepLines/>
      <w:numPr>
        <w:numId w:val="0"/>
      </w:numPr>
      <w:tabs>
        <w:tab w:val="clear" w:pos="720"/>
      </w:tabs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  <w:lang w:eastAsia="en-US"/>
    </w:rPr>
  </w:style>
  <w:style w:type="paragraph" w:customStyle="1" w:styleId="TableHeading">
    <w:name w:val="Table Heading"/>
    <w:basedOn w:val="a3"/>
    <w:link w:val="TableHeadingChar"/>
    <w:rsid w:val="00316DEA"/>
    <w:pPr>
      <w:keepNext/>
      <w:widowControl w:val="0"/>
      <w:tabs>
        <w:tab w:val="clear" w:pos="720"/>
      </w:tabs>
      <w:spacing w:before="80" w:after="80" w:line="240" w:lineRule="atLeast"/>
      <w:ind w:firstLine="0"/>
      <w:jc w:val="left"/>
    </w:pPr>
    <w:rPr>
      <w:rFonts w:ascii="Book Antiqua" w:eastAsia="黑体" w:hAnsi="Book Antiqua" w:cs="Book Antiqua"/>
      <w:b/>
      <w:bCs/>
      <w:snapToGrid w:val="0"/>
      <w:kern w:val="0"/>
      <w:sz w:val="21"/>
    </w:rPr>
  </w:style>
  <w:style w:type="character" w:customStyle="1" w:styleId="TableHeadingChar">
    <w:name w:val="Table Heading Char"/>
    <w:basedOn w:val="a4"/>
    <w:link w:val="TableHeading"/>
    <w:locked/>
    <w:rsid w:val="00316DEA"/>
    <w:rPr>
      <w:rFonts w:ascii="Book Antiqua" w:eastAsia="黑体" w:hAnsi="Book Antiqua" w:cs="Book Antiqua"/>
      <w:b/>
      <w:bCs/>
      <w:snapToGrid w:val="0"/>
      <w:sz w:val="21"/>
      <w:szCs w:val="21"/>
      <w:lang w:eastAsia="zh-CN"/>
    </w:rPr>
  </w:style>
  <w:style w:type="paragraph" w:customStyle="1" w:styleId="PictureStyle">
    <w:name w:val="Picture Style"/>
    <w:basedOn w:val="a3"/>
    <w:link w:val="PictureStyleChar"/>
    <w:qFormat/>
    <w:rsid w:val="00463A5B"/>
    <w:pPr>
      <w:ind w:firstLine="0"/>
      <w:jc w:val="center"/>
    </w:pPr>
  </w:style>
  <w:style w:type="paragraph" w:customStyle="1" w:styleId="SubItemList">
    <w:name w:val="Sub Item List"/>
    <w:basedOn w:val="a3"/>
    <w:rsid w:val="00B40496"/>
    <w:pPr>
      <w:numPr>
        <w:numId w:val="14"/>
      </w:numPr>
      <w:tabs>
        <w:tab w:val="clear" w:pos="720"/>
      </w:tabs>
      <w:spacing w:before="80" w:after="80" w:line="240" w:lineRule="atLeast"/>
      <w:jc w:val="left"/>
    </w:pPr>
    <w:rPr>
      <w:rFonts w:ascii="Times New Roman" w:hAnsi="Times New Roman"/>
      <w:sz w:val="21"/>
    </w:rPr>
  </w:style>
  <w:style w:type="character" w:customStyle="1" w:styleId="PictureStyleChar">
    <w:name w:val="Picture Style Char"/>
    <w:basedOn w:val="a4"/>
    <w:link w:val="PictureStyle"/>
    <w:rsid w:val="00463A5B"/>
    <w:rPr>
      <w:rFonts w:ascii="Arial" w:eastAsia="Simsun" w:hAnsi="Arial" w:cs="Arial"/>
      <w:kern w:val="2"/>
      <w:sz w:val="22"/>
      <w:szCs w:val="21"/>
      <w:lang w:eastAsia="zh-CN"/>
    </w:rPr>
  </w:style>
  <w:style w:type="paragraph" w:customStyle="1" w:styleId="SubItemListText">
    <w:name w:val="Sub Item List Text"/>
    <w:rsid w:val="00B40496"/>
    <w:pPr>
      <w:adjustRightInd w:val="0"/>
      <w:snapToGrid w:val="0"/>
      <w:spacing w:before="80" w:after="80" w:line="240" w:lineRule="atLeast"/>
      <w:ind w:left="2410"/>
    </w:pPr>
    <w:rPr>
      <w:rFonts w:eastAsia="Simsun"/>
      <w:kern w:val="2"/>
      <w:sz w:val="21"/>
      <w:szCs w:val="21"/>
      <w:lang w:eastAsia="zh-CN"/>
    </w:rPr>
  </w:style>
  <w:style w:type="numbering" w:customStyle="1" w:styleId="a2">
    <w:name w:val="ÎÄÕÂ/½Ú"/>
    <w:rsid w:val="00B40496"/>
    <w:pPr>
      <w:numPr>
        <w:numId w:val="14"/>
      </w:numPr>
    </w:pPr>
  </w:style>
  <w:style w:type="paragraph" w:customStyle="1" w:styleId="123">
    <w:name w:val="123"/>
    <w:basedOn w:val="SubItemListText"/>
    <w:qFormat/>
    <w:rsid w:val="00B40496"/>
    <w:pPr>
      <w:numPr>
        <w:numId w:val="15"/>
      </w:numPr>
    </w:pPr>
  </w:style>
  <w:style w:type="paragraph" w:customStyle="1" w:styleId="BlockLabel">
    <w:name w:val="Block Label"/>
    <w:basedOn w:val="a3"/>
    <w:next w:val="a3"/>
    <w:rsid w:val="00F65DEB"/>
    <w:pPr>
      <w:keepNext/>
      <w:keepLines/>
      <w:tabs>
        <w:tab w:val="clear" w:pos="720"/>
      </w:tabs>
      <w:spacing w:before="300" w:after="80" w:line="240" w:lineRule="atLeast"/>
      <w:ind w:firstLine="0"/>
      <w:jc w:val="left"/>
      <w:outlineLvl w:val="3"/>
    </w:pPr>
    <w:rPr>
      <w:rFonts w:ascii="Book Antiqua" w:eastAsia="黑体" w:hAnsi="Book Antiqua" w:cs="Book Antiqua"/>
      <w:b/>
      <w:bCs/>
      <w:kern w:val="0"/>
      <w:sz w:val="26"/>
      <w:szCs w:val="26"/>
    </w:rPr>
  </w:style>
  <w:style w:type="paragraph" w:customStyle="1" w:styleId="Figure">
    <w:name w:val="Figure"/>
    <w:basedOn w:val="a3"/>
    <w:next w:val="a3"/>
    <w:link w:val="FigureChar"/>
    <w:rsid w:val="00F65DEB"/>
    <w:pPr>
      <w:tabs>
        <w:tab w:val="clear" w:pos="720"/>
      </w:tabs>
      <w:spacing w:before="160" w:after="160" w:line="240" w:lineRule="atLeast"/>
      <w:ind w:left="1701" w:firstLine="0"/>
      <w:jc w:val="left"/>
    </w:pPr>
    <w:rPr>
      <w:rFonts w:ascii="Times New Roman" w:hAnsi="Times New Roman"/>
      <w:sz w:val="21"/>
    </w:rPr>
  </w:style>
  <w:style w:type="character" w:customStyle="1" w:styleId="FigureChar">
    <w:name w:val="Figure Char"/>
    <w:basedOn w:val="a4"/>
    <w:link w:val="Figure"/>
    <w:rsid w:val="00F65DEB"/>
    <w:rPr>
      <w:rFonts w:eastAsia="Simsun" w:cs="Arial"/>
      <w:kern w:val="2"/>
      <w:sz w:val="21"/>
      <w:szCs w:val="21"/>
      <w:lang w:eastAsia="zh-CN"/>
    </w:rPr>
  </w:style>
  <w:style w:type="paragraph" w:customStyle="1" w:styleId="FigureDescription">
    <w:name w:val="Figure Description"/>
    <w:next w:val="Figure"/>
    <w:link w:val="FigureDescriptionChar"/>
    <w:rsid w:val="00F65DEB"/>
    <w:pPr>
      <w:keepNext/>
      <w:adjustRightInd w:val="0"/>
      <w:snapToGrid w:val="0"/>
      <w:spacing w:before="320" w:after="80" w:line="240" w:lineRule="atLeast"/>
      <w:ind w:left="1701"/>
      <w:outlineLvl w:val="7"/>
    </w:pPr>
    <w:rPr>
      <w:rFonts w:eastAsia="黑体" w:cs="Arial"/>
      <w:spacing w:val="-4"/>
      <w:kern w:val="2"/>
      <w:sz w:val="21"/>
      <w:szCs w:val="21"/>
      <w:lang w:eastAsia="zh-CN"/>
    </w:rPr>
  </w:style>
  <w:style w:type="character" w:customStyle="1" w:styleId="FigureDescriptionChar">
    <w:name w:val="Figure Description Char"/>
    <w:basedOn w:val="a4"/>
    <w:link w:val="FigureDescription"/>
    <w:rsid w:val="00F65DEB"/>
    <w:rPr>
      <w:rFonts w:eastAsia="黑体" w:cs="Arial"/>
      <w:spacing w:val="-4"/>
      <w:kern w:val="2"/>
      <w:sz w:val="21"/>
      <w:szCs w:val="21"/>
      <w:lang w:eastAsia="zh-CN"/>
    </w:rPr>
  </w:style>
  <w:style w:type="paragraph" w:customStyle="1" w:styleId="ItemListinTable">
    <w:name w:val="Item List in Table"/>
    <w:basedOn w:val="a3"/>
    <w:rsid w:val="00F65DEB"/>
    <w:pPr>
      <w:widowControl w:val="0"/>
      <w:numPr>
        <w:numId w:val="16"/>
      </w:numPr>
      <w:tabs>
        <w:tab w:val="clear" w:pos="170"/>
        <w:tab w:val="clear" w:pos="720"/>
        <w:tab w:val="left" w:pos="284"/>
      </w:tabs>
      <w:spacing w:before="80" w:after="80" w:line="240" w:lineRule="atLeast"/>
      <w:ind w:left="284" w:hanging="284"/>
      <w:jc w:val="left"/>
    </w:pPr>
    <w:rPr>
      <w:rFonts w:ascii="Times New Roman" w:hAnsi="Times New Roman"/>
      <w:kern w:val="0"/>
      <w:sz w:val="21"/>
    </w:rPr>
  </w:style>
  <w:style w:type="paragraph" w:customStyle="1" w:styleId="ItemStep">
    <w:name w:val="Item Step"/>
    <w:rsid w:val="00F65DEB"/>
    <w:pPr>
      <w:tabs>
        <w:tab w:val="num" w:pos="2126"/>
      </w:tabs>
      <w:adjustRightInd w:val="0"/>
      <w:snapToGrid w:val="0"/>
      <w:spacing w:before="80" w:after="80" w:line="240" w:lineRule="atLeast"/>
      <w:ind w:left="2126" w:hanging="425"/>
      <w:outlineLvl w:val="6"/>
    </w:pPr>
    <w:rPr>
      <w:rFonts w:eastAsia="Simsun" w:cs="Arial"/>
      <w:sz w:val="21"/>
      <w:szCs w:val="21"/>
      <w:lang w:eastAsia="zh-CN"/>
    </w:rPr>
  </w:style>
  <w:style w:type="paragraph" w:customStyle="1" w:styleId="TableDescription">
    <w:name w:val="Table Description"/>
    <w:basedOn w:val="a3"/>
    <w:next w:val="a3"/>
    <w:link w:val="TableDescriptionChar"/>
    <w:rsid w:val="00F65DEB"/>
    <w:pPr>
      <w:keepNext/>
      <w:tabs>
        <w:tab w:val="clear" w:pos="720"/>
      </w:tabs>
      <w:spacing w:before="320" w:after="80" w:line="240" w:lineRule="atLeast"/>
      <w:ind w:left="1701" w:firstLine="0"/>
      <w:jc w:val="left"/>
      <w:outlineLvl w:val="7"/>
    </w:pPr>
    <w:rPr>
      <w:rFonts w:ascii="Times New Roman" w:hAnsi="Times New Roman"/>
      <w:spacing w:val="-4"/>
      <w:sz w:val="21"/>
    </w:rPr>
  </w:style>
  <w:style w:type="paragraph" w:customStyle="1" w:styleId="NotesTextListinTable">
    <w:name w:val="Notes Text List in Table"/>
    <w:rsid w:val="00F65DEB"/>
    <w:pPr>
      <w:numPr>
        <w:numId w:val="17"/>
      </w:numPr>
      <w:adjustRightInd w:val="0"/>
      <w:snapToGrid w:val="0"/>
      <w:spacing w:before="40" w:after="80" w:line="200" w:lineRule="atLeast"/>
    </w:pPr>
    <w:rPr>
      <w:rFonts w:eastAsia="楷体_GB2312" w:cs="Arial"/>
      <w:iCs/>
      <w:kern w:val="2"/>
      <w:sz w:val="18"/>
      <w:szCs w:val="18"/>
      <w:lang w:eastAsia="zh-CN"/>
    </w:rPr>
  </w:style>
  <w:style w:type="paragraph" w:customStyle="1" w:styleId="Step">
    <w:name w:val="Step"/>
    <w:basedOn w:val="a3"/>
    <w:rsid w:val="00F65DEB"/>
    <w:pPr>
      <w:tabs>
        <w:tab w:val="clear" w:pos="720"/>
        <w:tab w:val="num" w:pos="1701"/>
      </w:tabs>
      <w:spacing w:before="160" w:after="160" w:line="240" w:lineRule="atLeast"/>
      <w:ind w:left="1701" w:hanging="159"/>
      <w:jc w:val="left"/>
      <w:outlineLvl w:val="5"/>
    </w:pPr>
    <w:rPr>
      <w:rFonts w:ascii="Times New Roman" w:hAnsi="Times New Roman"/>
      <w:snapToGrid w:val="0"/>
      <w:kern w:val="0"/>
      <w:sz w:val="21"/>
    </w:rPr>
  </w:style>
  <w:style w:type="character" w:customStyle="1" w:styleId="TableDescriptionChar">
    <w:name w:val="Table Description Char"/>
    <w:basedOn w:val="a4"/>
    <w:link w:val="TableDescription"/>
    <w:rsid w:val="00F65DEB"/>
    <w:rPr>
      <w:rFonts w:eastAsia="Simsun" w:cs="Arial"/>
      <w:spacing w:val="-4"/>
      <w:kern w:val="2"/>
      <w:sz w:val="21"/>
      <w:szCs w:val="21"/>
      <w:lang w:eastAsia="zh-CN"/>
    </w:rPr>
  </w:style>
  <w:style w:type="paragraph" w:styleId="afff9">
    <w:name w:val="No Spacing"/>
    <w:link w:val="Char1"/>
    <w:uiPriority w:val="1"/>
    <w:qFormat/>
    <w:rsid w:val="00E8310B"/>
    <w:pPr>
      <w:widowControl w:val="0"/>
      <w:autoSpaceDE w:val="0"/>
      <w:autoSpaceDN w:val="0"/>
      <w:adjustRightInd w:val="0"/>
      <w:ind w:left="1260"/>
    </w:pPr>
    <w:rPr>
      <w:rFonts w:eastAsia="Times New Roman"/>
      <w:sz w:val="21"/>
      <w:szCs w:val="21"/>
      <w:lang w:eastAsia="zh-CN"/>
    </w:rPr>
  </w:style>
  <w:style w:type="character" w:customStyle="1" w:styleId="Char1">
    <w:name w:val="无间隔 Char"/>
    <w:basedOn w:val="a4"/>
    <w:link w:val="afff9"/>
    <w:uiPriority w:val="1"/>
    <w:rsid w:val="00E8310B"/>
    <w:rPr>
      <w:rFonts w:eastAsia="Times New Roman"/>
      <w:sz w:val="21"/>
      <w:szCs w:val="21"/>
      <w:lang w:eastAsia="zh-CN"/>
    </w:rPr>
  </w:style>
  <w:style w:type="paragraph" w:customStyle="1" w:styleId="SRABullet">
    <w:name w:val="SRA Bullet"/>
    <w:basedOn w:val="ItemList"/>
    <w:link w:val="SRABulletChar"/>
    <w:qFormat/>
    <w:rsid w:val="000C4B28"/>
    <w:pPr>
      <w:spacing w:line="360" w:lineRule="auto"/>
      <w:ind w:left="720"/>
    </w:pPr>
  </w:style>
  <w:style w:type="paragraph" w:customStyle="1" w:styleId="SRAParagraph">
    <w:name w:val="SRA Paragraph"/>
    <w:basedOn w:val="a3"/>
    <w:link w:val="SRAParagraphChar"/>
    <w:qFormat/>
    <w:rsid w:val="000C4B28"/>
    <w:pPr>
      <w:ind w:left="720" w:firstLine="0"/>
    </w:pPr>
  </w:style>
  <w:style w:type="character" w:customStyle="1" w:styleId="SRABulletChar">
    <w:name w:val="SRA Bullet Char"/>
    <w:basedOn w:val="ItemListChar"/>
    <w:link w:val="SRABullet"/>
    <w:rsid w:val="000C4B28"/>
    <w:rPr>
      <w:rFonts w:ascii="Arial" w:eastAsia="Simsun" w:hAnsi="Arial" w:cs="Arial"/>
      <w:b/>
      <w:kern w:val="2"/>
      <w:sz w:val="22"/>
      <w:szCs w:val="22"/>
      <w:lang w:eastAsia="zh-CN"/>
    </w:rPr>
  </w:style>
  <w:style w:type="paragraph" w:customStyle="1" w:styleId="xl64">
    <w:name w:val="xl64"/>
    <w:basedOn w:val="a3"/>
    <w:rsid w:val="00D73BF3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character" w:customStyle="1" w:styleId="SRAParagraphChar">
    <w:name w:val="SRA Paragraph Char"/>
    <w:basedOn w:val="a4"/>
    <w:link w:val="SRAParagraph"/>
    <w:rsid w:val="000C4B28"/>
    <w:rPr>
      <w:rFonts w:ascii="Arial" w:eastAsia="Simsun" w:hAnsi="Arial" w:cs="Arial"/>
      <w:kern w:val="2"/>
      <w:sz w:val="22"/>
      <w:szCs w:val="21"/>
      <w:lang w:eastAsia="zh-CN"/>
    </w:rPr>
  </w:style>
  <w:style w:type="paragraph" w:customStyle="1" w:styleId="xl65">
    <w:name w:val="xl65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 w:val="24"/>
      <w:szCs w:val="24"/>
    </w:rPr>
  </w:style>
  <w:style w:type="paragraph" w:customStyle="1" w:styleId="xl66">
    <w:name w:val="xl66"/>
    <w:basedOn w:val="a3"/>
    <w:rsid w:val="00D73BF3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67">
    <w:name w:val="xl67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68">
    <w:name w:val="xl68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69">
    <w:name w:val="xl69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70">
    <w:name w:val="xl70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71">
    <w:name w:val="xl71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72">
    <w:name w:val="xl72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b/>
      <w:bCs/>
      <w:kern w:val="0"/>
      <w:sz w:val="24"/>
      <w:szCs w:val="24"/>
    </w:rPr>
  </w:style>
  <w:style w:type="paragraph" w:customStyle="1" w:styleId="xl73">
    <w:name w:val="xl73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b/>
      <w:bCs/>
      <w:kern w:val="0"/>
      <w:sz w:val="24"/>
      <w:szCs w:val="24"/>
    </w:rPr>
  </w:style>
  <w:style w:type="paragraph" w:customStyle="1" w:styleId="xl74">
    <w:name w:val="xl74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ascii="Wingdings" w:eastAsia="Times New Roman" w:hAnsi="Wingdings" w:cs="Times New Roman"/>
      <w:kern w:val="0"/>
      <w:sz w:val="24"/>
      <w:szCs w:val="24"/>
    </w:rPr>
  </w:style>
  <w:style w:type="paragraph" w:customStyle="1" w:styleId="xl75">
    <w:name w:val="xl75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76">
    <w:name w:val="xl76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 w:val="24"/>
      <w:szCs w:val="24"/>
    </w:rPr>
  </w:style>
  <w:style w:type="paragraph" w:customStyle="1" w:styleId="xl77">
    <w:name w:val="xl77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ascii="Wingdings" w:eastAsia="Times New Roman" w:hAnsi="Wingdings" w:cs="Times New Roman"/>
      <w:kern w:val="0"/>
      <w:sz w:val="24"/>
      <w:szCs w:val="24"/>
    </w:rPr>
  </w:style>
  <w:style w:type="paragraph" w:customStyle="1" w:styleId="xl78">
    <w:name w:val="xl78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79">
    <w:name w:val="xl79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0">
    <w:name w:val="xl80"/>
    <w:basedOn w:val="a3"/>
    <w:rsid w:val="00D73BF3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1">
    <w:name w:val="xl81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2">
    <w:name w:val="xl82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3">
    <w:name w:val="xl83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4">
    <w:name w:val="xl84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kern w:val="0"/>
      <w:sz w:val="20"/>
      <w:szCs w:val="20"/>
    </w:rPr>
  </w:style>
  <w:style w:type="paragraph" w:customStyle="1" w:styleId="xl85">
    <w:name w:val="xl85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6">
    <w:name w:val="xl86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7">
    <w:name w:val="xl87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8">
    <w:name w:val="xl88"/>
    <w:basedOn w:val="a3"/>
    <w:rsid w:val="00D73BF3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9">
    <w:name w:val="xl89"/>
    <w:basedOn w:val="a3"/>
    <w:rsid w:val="00E40A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90">
    <w:name w:val="xl90"/>
    <w:basedOn w:val="a3"/>
    <w:rsid w:val="00E40A9C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font5">
    <w:name w:val="font5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b/>
      <w:bCs/>
      <w:kern w:val="0"/>
      <w:szCs w:val="22"/>
    </w:rPr>
  </w:style>
  <w:style w:type="paragraph" w:customStyle="1" w:styleId="font6">
    <w:name w:val="font6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kern w:val="0"/>
      <w:szCs w:val="22"/>
    </w:rPr>
  </w:style>
  <w:style w:type="paragraph" w:customStyle="1" w:styleId="font7">
    <w:name w:val="font7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kern w:val="0"/>
      <w:szCs w:val="22"/>
    </w:rPr>
  </w:style>
  <w:style w:type="paragraph" w:customStyle="1" w:styleId="xl91">
    <w:name w:val="xl91"/>
    <w:basedOn w:val="a3"/>
    <w:rsid w:val="007E7455"/>
    <w:pP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kern w:val="0"/>
      <w:szCs w:val="22"/>
    </w:rPr>
  </w:style>
  <w:style w:type="paragraph" w:customStyle="1" w:styleId="xl92">
    <w:name w:val="xl92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kern w:val="0"/>
      <w:szCs w:val="22"/>
    </w:rPr>
  </w:style>
  <w:style w:type="paragraph" w:customStyle="1" w:styleId="xl93">
    <w:name w:val="xl93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top"/>
    </w:pPr>
    <w:rPr>
      <w:rFonts w:eastAsia="Times New Roman"/>
      <w:kern w:val="0"/>
      <w:szCs w:val="22"/>
    </w:rPr>
  </w:style>
  <w:style w:type="paragraph" w:customStyle="1" w:styleId="xl94">
    <w:name w:val="xl94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top"/>
    </w:pPr>
    <w:rPr>
      <w:rFonts w:eastAsia="Times New Roman"/>
      <w:kern w:val="0"/>
      <w:szCs w:val="22"/>
    </w:rPr>
  </w:style>
  <w:style w:type="paragraph" w:customStyle="1" w:styleId="xl95">
    <w:name w:val="xl95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kern w:val="0"/>
      <w:szCs w:val="22"/>
    </w:rPr>
  </w:style>
  <w:style w:type="paragraph" w:customStyle="1" w:styleId="xl96">
    <w:name w:val="xl96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kern w:val="0"/>
      <w:szCs w:val="22"/>
    </w:rPr>
  </w:style>
  <w:style w:type="paragraph" w:customStyle="1" w:styleId="xl97">
    <w:name w:val="xl97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top"/>
    </w:pPr>
    <w:rPr>
      <w:rFonts w:eastAsia="Times New Roman"/>
      <w:b/>
      <w:bCs/>
      <w:kern w:val="0"/>
      <w:szCs w:val="22"/>
    </w:rPr>
  </w:style>
  <w:style w:type="paragraph" w:customStyle="1" w:styleId="xl98">
    <w:name w:val="xl98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kern w:val="0"/>
      <w:szCs w:val="22"/>
    </w:rPr>
  </w:style>
  <w:style w:type="paragraph" w:customStyle="1" w:styleId="xl99">
    <w:name w:val="xl99"/>
    <w:basedOn w:val="a3"/>
    <w:rsid w:val="007E7455"/>
    <w:pPr>
      <w:shd w:val="clear" w:color="000000" w:fill="FFFF99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kern w:val="0"/>
      <w:szCs w:val="22"/>
    </w:rPr>
  </w:style>
  <w:style w:type="paragraph" w:customStyle="1" w:styleId="xl100">
    <w:name w:val="xl100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kern w:val="0"/>
      <w:szCs w:val="22"/>
    </w:rPr>
  </w:style>
  <w:style w:type="paragraph" w:customStyle="1" w:styleId="xl101">
    <w:name w:val="xl101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kern w:val="0"/>
      <w:szCs w:val="22"/>
    </w:rPr>
  </w:style>
  <w:style w:type="paragraph" w:customStyle="1" w:styleId="xl102">
    <w:name w:val="xl102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top"/>
    </w:pPr>
    <w:rPr>
      <w:rFonts w:eastAsia="Times New Roman"/>
      <w:kern w:val="0"/>
      <w:szCs w:val="22"/>
    </w:rPr>
  </w:style>
  <w:style w:type="paragraph" w:customStyle="1" w:styleId="xl103">
    <w:name w:val="xl103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kern w:val="0"/>
      <w:szCs w:val="22"/>
    </w:rPr>
  </w:style>
  <w:style w:type="paragraph" w:customStyle="1" w:styleId="xl104">
    <w:name w:val="xl104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kern w:val="0"/>
      <w:szCs w:val="22"/>
    </w:rPr>
  </w:style>
  <w:style w:type="paragraph" w:customStyle="1" w:styleId="xl105">
    <w:name w:val="xl105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b/>
      <w:bCs/>
      <w:kern w:val="0"/>
      <w:szCs w:val="22"/>
    </w:rPr>
  </w:style>
  <w:style w:type="paragraph" w:customStyle="1" w:styleId="xl106">
    <w:name w:val="xl106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Arial Narrow" w:eastAsia="Times New Roman" w:hAnsi="Arial Narrow" w:cs="Times New Roman"/>
      <w:b/>
      <w:bCs/>
      <w:kern w:val="0"/>
      <w:szCs w:val="22"/>
    </w:rPr>
  </w:style>
  <w:style w:type="paragraph" w:customStyle="1" w:styleId="xl107">
    <w:name w:val="xl107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eastAsia="Times New Roman"/>
      <w:b/>
      <w:bCs/>
      <w:kern w:val="0"/>
      <w:szCs w:val="22"/>
    </w:rPr>
  </w:style>
  <w:style w:type="paragraph" w:customStyle="1" w:styleId="xl108">
    <w:name w:val="xl108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top"/>
    </w:pPr>
    <w:rPr>
      <w:rFonts w:eastAsia="Times New Roman"/>
      <w:kern w:val="0"/>
      <w:szCs w:val="22"/>
    </w:rPr>
  </w:style>
  <w:style w:type="character" w:customStyle="1" w:styleId="im-content3">
    <w:name w:val="im-content3"/>
    <w:basedOn w:val="a4"/>
    <w:rsid w:val="00D87ECA"/>
    <w:rPr>
      <w:vanish w:val="0"/>
      <w:webHidden w:val="0"/>
      <w:color w:val="333333"/>
      <w:specVanish w:val="0"/>
    </w:rPr>
  </w:style>
  <w:style w:type="character" w:customStyle="1" w:styleId="Char2">
    <w:name w:val="表格文本 Char"/>
    <w:basedOn w:val="a4"/>
    <w:link w:val="afffa"/>
    <w:locked/>
    <w:rsid w:val="002F42D2"/>
    <w:rPr>
      <w:rFonts w:ascii="Arial" w:hAnsi="Arial" w:cs="Arial"/>
    </w:rPr>
  </w:style>
  <w:style w:type="paragraph" w:customStyle="1" w:styleId="afffa">
    <w:name w:val="表格文本"/>
    <w:basedOn w:val="a3"/>
    <w:link w:val="Char2"/>
    <w:rsid w:val="002F42D2"/>
    <w:pPr>
      <w:tabs>
        <w:tab w:val="clear" w:pos="720"/>
      </w:tabs>
      <w:topLinePunct w:val="0"/>
      <w:adjustRightInd/>
      <w:snapToGrid/>
      <w:spacing w:line="240" w:lineRule="auto"/>
      <w:ind w:firstLine="0"/>
      <w:jc w:val="left"/>
    </w:pPr>
    <w:rPr>
      <w:rFonts w:eastAsia="MS Mincho"/>
      <w:kern w:val="0"/>
      <w:sz w:val="20"/>
      <w:szCs w:val="20"/>
      <w:lang w:eastAsia="en-US"/>
    </w:rPr>
  </w:style>
  <w:style w:type="character" w:customStyle="1" w:styleId="im-content1">
    <w:name w:val="im-content1"/>
    <w:basedOn w:val="a4"/>
    <w:rsid w:val="002F42D2"/>
    <w:rPr>
      <w:vanish w:val="0"/>
      <w:webHidden w:val="0"/>
      <w:color w:val="333333"/>
      <w:specVanish w:val="0"/>
    </w:rPr>
  </w:style>
  <w:style w:type="paragraph" w:customStyle="1" w:styleId="afffb">
    <w:name w:val="a"/>
    <w:basedOn w:val="a3"/>
    <w:uiPriority w:val="99"/>
    <w:rsid w:val="00D652F9"/>
    <w:pPr>
      <w:tabs>
        <w:tab w:val="clear" w:pos="720"/>
      </w:tabs>
      <w:topLinePunct w:val="0"/>
      <w:adjustRightInd/>
      <w:snapToGrid/>
      <w:spacing w:line="240" w:lineRule="auto"/>
      <w:ind w:firstLine="0"/>
      <w:jc w:val="left"/>
    </w:pPr>
    <w:rPr>
      <w:rFonts w:eastAsia="宋体"/>
      <w:kern w:val="0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903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9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1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79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17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5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76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6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08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2705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39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48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2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87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94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9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8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0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0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29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8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2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3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5939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272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77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03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6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23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21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75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05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5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46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74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5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019873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2018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94677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152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90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520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31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27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8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02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87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08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18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36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775784">
              <w:marLeft w:val="0"/>
              <w:marRight w:val="0"/>
              <w:marTop w:val="0"/>
              <w:marBottom w:val="5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8781131">
                  <w:marLeft w:val="0"/>
                  <w:marRight w:val="0"/>
                  <w:marTop w:val="0"/>
                  <w:marBottom w:val="83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6364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22852465">
              <w:marLeft w:val="0"/>
              <w:marRight w:val="0"/>
              <w:marTop w:val="0"/>
              <w:marBottom w:val="5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8709366">
                  <w:marLeft w:val="0"/>
                  <w:marRight w:val="0"/>
                  <w:marTop w:val="0"/>
                  <w:marBottom w:val="83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4200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37374053">
              <w:marLeft w:val="0"/>
              <w:marRight w:val="0"/>
              <w:marTop w:val="0"/>
              <w:marBottom w:val="5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4355874">
                  <w:marLeft w:val="0"/>
                  <w:marRight w:val="0"/>
                  <w:marTop w:val="0"/>
                  <w:marBottom w:val="83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371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9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31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13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879380">
          <w:marLeft w:val="461"/>
          <w:marRight w:val="0"/>
          <w:marTop w:val="77"/>
          <w:marBottom w:val="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24584">
          <w:marLeft w:val="1008"/>
          <w:marRight w:val="0"/>
          <w:marTop w:val="77"/>
          <w:marBottom w:val="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455516">
          <w:marLeft w:val="1008"/>
          <w:marRight w:val="0"/>
          <w:marTop w:val="77"/>
          <w:marBottom w:val="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025170">
          <w:marLeft w:val="1008"/>
          <w:marRight w:val="0"/>
          <w:marTop w:val="77"/>
          <w:marBottom w:val="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229608">
          <w:marLeft w:val="1008"/>
          <w:marRight w:val="0"/>
          <w:marTop w:val="77"/>
          <w:marBottom w:val="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762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200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68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38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82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15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1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14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9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6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03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73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27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84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59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1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68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34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836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2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369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36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76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6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16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42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1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1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2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99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27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58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49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13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9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92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4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16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61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0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5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32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1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oter" Target="footer1.xml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1033\Office%20Word%202003%20Look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100000" t="-60000" r="100000" b="20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100000" t="100000" r="100000" b="10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3FCD597-15AC-4B71-BD89-820AA27BFD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Office Word 2003 Look.dotx</Template>
  <TotalTime>1731</TotalTime>
  <Pages>1</Pages>
  <Words>633</Words>
  <Characters>3614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Globe VoLTE POC- Phase 1</vt:lpstr>
    </vt:vector>
  </TitlesOfParts>
  <Company>Huawei Technologies Co.,Ltd.</Company>
  <LinksUpToDate>false</LinksUpToDate>
  <CharactersWithSpaces>4239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Globe VoLTE POC- Phase 1</dc:title>
  <dc:creator>J00748006</dc:creator>
  <cp:lastModifiedBy>lizisheng</cp:lastModifiedBy>
  <cp:revision>50</cp:revision>
  <cp:lastPrinted>2017-08-11T09:48:00Z</cp:lastPrinted>
  <dcterms:created xsi:type="dcterms:W3CDTF">2017-09-22T01:48:00Z</dcterms:created>
  <dcterms:modified xsi:type="dcterms:W3CDTF">2019-07-19T02:36:00Z</dcterms:modified>
  <cp:contentStatus>Draft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epartment">
    <vt:lpwstr>Version</vt:lpwstr>
  </property>
  <property fmtid="{D5CDD505-2E9C-101B-9397-08002B2CF9AE}" pid="3" name="_ms_pID_725343">
    <vt:lpwstr>(2)HVPWG207WtblTik3D7M7gk2bbjZJzRXkwXLvnYJiBUJ5/wcdTcz2G7KEDFusjbinAraYKZ4E_x000d_
bQyedneowyA7OH4zHczuyDJyrmgV6sn74oqX5YIAB+qAotqgyKPCOHCsTWCpYpQcizKPtang_x000d_
MqzvzeT/0+mdZ5paWp5vdjX5EKjGkomnBtYVV3eL9Y21UAuA7Kchqz+T34ZkVG9dGFwhye3K_x000d_
NiPU9AJjMSvYytL0n+</vt:lpwstr>
  </property>
  <property fmtid="{D5CDD505-2E9C-101B-9397-08002B2CF9AE}" pid="4" name="_ms_pID_7253431">
    <vt:lpwstr>N4FXkUVXIPiWiSOgbHfrUOPwlaE9fkvofncLyi9oSc0VoZVYtlozDp_x000d_
sgCeJYR+vHU0nv1kkk6vv9wV43szVUnOXjoWNtXxF7ii/sx8JPNaySKHjD/i+vXYRJcKKZkU_x000d_
7zKSld+IqQNnE1R2hbz1ifIA/bvUEeGgbvVaOolJp97GiA==</vt:lpwstr>
  </property>
  <property fmtid="{D5CDD505-2E9C-101B-9397-08002B2CF9AE}" pid="5" name="_new_ms_pID_72543">
    <vt:lpwstr>(3)7cp2oJw/xQ7rtqeqn+npnI4jTSCpBZAb4ajuxpfTDmDVa4DZeXHupSb4Mfi7Vv0CCaPNPd43
TY+j3bESf/UoOa3uj7m8h8B7AGrauVYiAz5CiKLgSsRo4i/MP/qV0BNdgQU75AryjDV8sITa
hlUmES4rx/i46isDCp+bqBY18BY95MIWECNcV+gttgcILgYyjfIoTaLtwyEmsWJ2LNfy4blM
bpXM1N4gKPNBPIHvOo</vt:lpwstr>
  </property>
  <property fmtid="{D5CDD505-2E9C-101B-9397-08002B2CF9AE}" pid="6" name="_new_ms_pID_725431">
    <vt:lpwstr>e+R3Ileyuiwds9Kk5Kxkd53d9juLL7OGRj0w7nDncf8R9m1+AEv24E
X8h8AcEUtYc/fwJgvAG0RsSGj7PU77gktm4WptzuFsNlsUt06d+o7ILC8WkV9/jyt+Dq4+wU
hm2NLzFN/8xUqubmGmT61GfuusvwAgmM2oqwgLo65zGhkSXq231vmT50KMh6oojZyYoaz8Gz
EN4bfDWRvv8Vsg+EATxm0xIe964Cb4r2rpJd</vt:lpwstr>
  </property>
  <property fmtid="{D5CDD505-2E9C-101B-9397-08002B2CF9AE}" pid="7" name="_new_ms_pID_725432">
    <vt:lpwstr>5J7Bav80HskxWqK96T7VsvBEDm2Ob01WtY1r
yRmVwF2kp3NS59iodpNmG2kYFCre3bLYZeU7IR3mRYzlIv8zgjO5EUfBDUcRWrsETUkj2sXh
xRTBDO8Ecs7vuTeCiF5xWw==</vt:lpwstr>
  </property>
  <property fmtid="{D5CDD505-2E9C-101B-9397-08002B2CF9AE}" pid="8" name="_2015_ms_pID_725343">
    <vt:lpwstr>(3)O1z7/yIbGv7h2JGNO/vDdC+m5inEzNOQi2+KbkzEDFhPcnNFc932k4+EHbHL5EE4EWFcVByF
o4Gd2ta5HYwS4joYgT5i6ZBS9pgH1VZLneYvIf8y5vj7AWxe5eGpR08KbhTLFydLrplYT8iv
+pikiqD/dbawPCAfAggHJGAvoxos3bJ1bpZAfJ9fM7juwtP+Tqe0R4C29BowB4tDVZQ6TtRS
dpIh9csPpWtCqkpEqh</vt:lpwstr>
  </property>
  <property fmtid="{D5CDD505-2E9C-101B-9397-08002B2CF9AE}" pid="9" name="_2015_ms_pID_7253431">
    <vt:lpwstr>QoZrtTFIMMUrmSKhYfeEdIQcODU6AzI6YYDXzPrvZuVVtsbs46m+6/
Ue3tNmxVmxxtBYy3cDXwt4ITrZcu9KQ2iIScnn//iwTxk7Db0htHIETqvjyiV+kSSqc8YG6g
AwMqK/IlLGHDlwyw63WP+AikQNXrsTQjRCJJEFqM9/K9x7KS3vQZ0ptpA5Zv7DnfvYz7ROFS
vQNoFn7izkGY7pQCMt6e+2WFYA9swYp4j400</vt:lpwstr>
  </property>
  <property fmtid="{D5CDD505-2E9C-101B-9397-08002B2CF9AE}" pid="10" name="_2015_ms_pID_7253432">
    <vt:lpwstr>Og==</vt:lpwstr>
  </property>
  <property fmtid="{D5CDD505-2E9C-101B-9397-08002B2CF9AE}" pid="11" name="_readonly">
    <vt:lpwstr/>
  </property>
  <property fmtid="{D5CDD505-2E9C-101B-9397-08002B2CF9AE}" pid="12" name="_change">
    <vt:lpwstr/>
  </property>
  <property fmtid="{D5CDD505-2E9C-101B-9397-08002B2CF9AE}" pid="13" name="_full-control">
    <vt:lpwstr/>
  </property>
  <property fmtid="{D5CDD505-2E9C-101B-9397-08002B2CF9AE}" pid="14" name="sflag">
    <vt:lpwstr>1563503696</vt:lpwstr>
  </property>
</Properties>
</file>